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CD" w:rsidRPr="00350CE7" w:rsidRDefault="003A73CD" w:rsidP="00350CE7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1.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кадом маврид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арфи «ъ»-и охири калима партофта мешавад?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агар калима пасоянд гирад;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агар дар калима пеш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арфи ъ садонок омада бошад ва он бандаки изоф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гирад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агар калима пасванди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амъбанд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гирад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агар калима унсури дастур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абул кунад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арфи «ъ»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амеша навишта мешавад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2.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кадом маврид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зерин аз як сатр ба сатри дигар дуруст 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чонида шудаанд?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а-роба;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са-о-дат;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сао-дат;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таби-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арр-а;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Имло (ё орфография) чиро меом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зад?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талаффузи дурустро;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навишти дурусти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ва шакл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дастуриро;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навишти дурусти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исса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навишти дурусти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навишти дурусти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Имлои забони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бори охир дар кадом сол бо 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рири нав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абул гардид?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2012;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2011;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2010;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2009;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2008;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Имлои дурусти ибора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зеринро муйян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нав;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наво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най;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давои дард;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биной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баланд;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паи по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Имлои кадоме аз ин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 дуруст 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дэвор;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бое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тиром;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елак;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эътимод;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тэ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Имлои дурусти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зеринро муйян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чойи кабуд;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чои сиё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паи по;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суйи ку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оййи нишаст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авоби дурусти имлои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-ро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такс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Соч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Ганд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далер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гуфт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чой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сиё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пай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по, хона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мо;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ман, далер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нотарс, кор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хона;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сер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ю пури, дил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дардманд, агарч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9.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Чиро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меноманд?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як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исми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исми маънодори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амшафат;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исса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удо кардани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дар фонетика;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исса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удо шудани калима дар ва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ти талаффуз;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таъриф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дар зер овардашудаи зада дуруст 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яке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яке аз садонок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кашидатар талаффуз шудани яке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равшантару сахттар садо додани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пасттар садо додани яке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Алифбои кириллии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кай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абул шуд?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1917;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1920;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1928;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1935;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1940;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ин намуна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 кадом тарзи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удокун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дуруст 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масъ-ала;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мас-ъа-ла;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масъ-а-ла;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ма-съ-а-ла;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мас-ъала;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арфи «э» дар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дар кадом маврид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навишта мешавад?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аввали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мобайни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охири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аввал ва мобайни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байн ва охири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Имлои дурусти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иёс-ул-лу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иёс-уллу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иёсул-лу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иёсуллу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иёс-у-л-лу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от;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Имлои дурусти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Худо, эзид, яздон;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худо, эзид, яздон;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худо, Эзид, Яздон;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Худо, Эзид, Яздон;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Худо, эзид, Яздон;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Имлои дурусти ифода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зеринро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1-и май, як-уми май;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1-уми май, якуми май;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 май, якуми май;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1-уми май, як-уми май;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  <w:lang w:val="tg-Cyrl-TJ"/>
        </w:rPr>
        <w:t xml:space="preserve">  </w:t>
      </w:r>
      <w:bookmarkStart w:id="0" w:name="_GoBack"/>
      <w:bookmarkEnd w:id="0"/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1уми май, якум-и май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дуруст навишта шудааст?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семент, цирк, принтсип;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семент, тсирк, принтсип;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семент, сирк, принсип;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цемент, цирк, принцип;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семент, сирк, принцип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дуруст навишта шудааст?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конститутсия, досент, концерт;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конститутсия, доцент, консерт;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конститутсия, дотсент, консерт;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конститусия, досент, контсерт;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конституция, доцент, консерт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ибора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имлои дуруст доранд?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фанни забон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арф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калон кадом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навишта мешаванд?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Худо, номи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омоти олии давлат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мансаб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ва рамз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давлат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номи одамон,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маън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номи вазифа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модд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тибос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номи паррандагон;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номи 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о,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таърих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муродифот;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номи кишвар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амаи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фонди асос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сифат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тибос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дуруст навишта шудаанд?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Ню-Йорк, Рио-де-Жанейро, механик-ронанда, штаб-квартира;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Нию-йорк, Рио-де-жанейро, механик-ронанда, штабквартира;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Ню-Йорк, РиодеЖанейро, механикронанда, штабквартира;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Ню-Ёрк, Рио-де-Жанейро, механик-ронанда, штабквартира;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Нюйорк, Рио-деЖанейро, механик-ронанда, штаб-квартира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ибора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имлои дуруст доранд?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«Шо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нома»-и Фирдавс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«Манти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-ут-тайр»-и Аттор, «ал-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онун»-и Ибни Сино;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«Шо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нома»-и Фирдавс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«Манти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уттайр»-и Аттор, «ал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онун»-и Ибни Сино;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«Шо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нома»и Фирдавс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«Манти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-ут-тайр»и Аттор, «Ал-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онун»-и Ибни Сино;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«шо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нома»-и Фирдавс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«Манти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уттайр»-и Аттор, «Ал-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онун»-и ибни Сино;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номаи Фирдавс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Манти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-ут-тайри Аттор, ал-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онуни Ибни Сино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23</w:t>
      </w: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хос имлои дуруст доранд?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ринав, Конибодом,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 нав, Кони бодом,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 Нав, Кони Бодом,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ринав, Конибодом,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ри-нав, Кони-бодом,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Имллои дурусти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оро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нишон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ед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$A) амбор, амбур, занбар;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$B) танбал, замбар, чамбар;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$C) анбор, анбур, занбар;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$D) тамбал, замбар, чамбар;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$E) сумбул, шамбе, танб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Кадоме аз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зерин ду тарзи навишт доранд?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ро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чор, дусад;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чашм, даст;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кор, хуршед;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абр, сабр;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Овози «и» бо чанд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ифода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меёбад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1;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2;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3;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4;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5;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арфи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асосан дар 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ози кадом навъи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авишта мешавад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аслии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туркиву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мод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су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кадом маврид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ойи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арфи э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арфи е навишта мешавад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:;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дар аввали калима;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байн ва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оми калима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дар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оми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калима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дар аввал ва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оми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калима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дар аввал ва байни калима;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29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ои мураккабе, ки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узъи шумораи 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 бо 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ам ифода шудааст,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дар кадом шакл навишта мешаванд?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бо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бо 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як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оя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Таркиб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уфте, ки бо пайвандаки -у (-ю, -ву) шакл гирифтаанд дар кадом шакл навишта мешаванд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бо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бо 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як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оя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Агар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узъ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чандрешадор задаи ягона дошта бошанд, дар кадом шакл навишта мешаванд?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бо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бо 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як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оя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Имлои баёния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ое, ки пас аз исми хос бе бандаки изоф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омада бошанд, муайян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бо тире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бо дефис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бо исм як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аз исм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>Исм</w:t>
      </w:r>
      <w:r w:rsidRPr="00350CE7">
        <w:rPr>
          <w:rFonts w:ascii="Palatino Linotype" w:hAnsi="Palatino Linotype" w:cs="Cambria"/>
          <w:bCs/>
          <w:color w:val="000000"/>
          <w:spacing w:val="-4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>ои хоси шахс дар таркиби калимаи мураккаб дар кадом шакл навишта мешаванд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бо тире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бо дефис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арфи хурд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аз исм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Номи вазифа, мансаб, унвон, рутба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давлат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ва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арб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, дара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илм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дар кадом шакл навишта мешаванд?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бо тире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кал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он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хурд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аз пешванд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Сифат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ое, ки аз такрори калима сохта шудаанд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хел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бо тире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бо нимтире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хурд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аз исм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Шакли дурусти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хосро муайян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Ибни Сино,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аммад ибни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ибни Сино,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аммад ибн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ибни сино,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аммад ибни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Аббос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Набии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мироб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обири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ясавул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ибни Сино,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аммад ибни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Шакли дурусти баёния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ёбед;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Аббос, Набии мироб,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обири ясавул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Аббос, Набии Мироб,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обири Ясавул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Аббос, Наб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мироб,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обири ясавул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4072C1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Аббос, Набии мироб,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обир Ясавул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аббос, Набии Мироб,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обири Ясавул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Шакли дурусти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хосро муайян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Ибни Сино, ибни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арир, Ибни ямин;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Ибни сино, ибн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арир, Ибни ямин;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ибни Сино, ибни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арир, ибни Ямин;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Аббос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Набии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мироб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обири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ясавул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ибни Сино, ибни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арир, Ибни ямин;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39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кадоме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зерин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 дуруст навишта шудаанд?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Офтоб, Мо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Абр, Осмон;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Офтоб, Мо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абр, осмон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офтоб, мо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абр, осмон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офтоб, Мо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Абр, осмон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Офтоб, мо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абр, Осмон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Барои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удо кардани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содаи таркиби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умлаи мураккаби пайваст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Байни мубтадо ва хабаре, ки бандаки хабар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феъл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ёвар надоранд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дурусти навишти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чойи гарм, найистон,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йи зебо;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чои гарм, наистон,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и зебо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чои гарм, наистон,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йи зебо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чои гарм, найистон,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йи зебо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чоййи гарм, наййистон,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ййи зебо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дурусти навишти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аё, таёр, тахаюл, муаян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айё, тайёр, тахайюл, муайян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аййё, таййёр, тахайюл, муайяан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аё, тайёр, тахайул, муайан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айо, тайор, тахайул, муайан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Дар охири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ихтисоркардашуда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кадом варианти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зер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оидаи имло риоя шудаат?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кули мардум,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ади расо,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иду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ади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ли мардум,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ади рассо,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иду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кулли мардум,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адди расо,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идду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адди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кулли мардум,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адди рассо,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иду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адди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кулли мардум,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адди расо,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ииду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аъди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охири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умлае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сухани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нотамом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омнарасида ва 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удудро мефа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монад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се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Колаб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вожа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ташдиддори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дар кадом гузина омадаанд?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фаъъол, тафаъъул, муфаъъал, мутафаъъил;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мафъул, тафъал, фоъил, мафоъилун;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мафъил, мафъул, тафъил, фаъил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фаъл, фуъул, тафъил, мафъил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тафаъъул, муфаъъал,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фаъил, мафъил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дурусти нави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шти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оро нишон дихед;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гуфту шунид, рафту омад, обу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аво, тиру камон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гуфтушунид, рафтуомад, обу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аво, тирукамон;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гуфтушунид, обу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аво, рафтуомад, тиру камон;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гуфту шунид, рафту омад, обу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аво, тирукамон;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гуфтушунид, рафту омад, обу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аво, тиру камон;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49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дурусти навишта шудани сифат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бо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лу фаросат, сер шоху барг, пур нозу неъмат, хуш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адду баст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боа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луфаросат, сершохубарг, пурнозунеъмат, хуш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аддубаст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боа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лу фаросат, сер шохубарг, пур нозунеъмат, хуш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аддубаст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бо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лу фаросат, сер шохубарг, пур нозунеъмат, хуш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адду баст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боа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лу фаросат, сершоху барг, пурнозу неъмат, хуш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адду баст;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дурусти навишта шудани сифат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сола, сию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сола, дусадсола,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саду дусола;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сола, сию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сола, ду сад сола,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саду ду сола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сола, сиюпан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сола, ду садсола,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саду ду сола;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сола, сию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сола, дусадсола,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садудусола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сола, сиюпан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сола, дусадсола,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садудусола;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Кадом шумора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 гуна (вариант) доранд;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ду, бистум, дусад, 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азор;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шаш,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аштум, дувозда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миллион;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яку ним, шонзда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сад;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чил, чор, дусад, дуюм, сеюм;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дусад, сесад,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афтсад, сеюм;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Феъл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кадом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 дуруст навишта шудаанд?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доноаст, навишта аст, коргар аст, дидааст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доноаст, навиштааст, коргараст, дидааст;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доно аст, навиштааст, коргар аст, дидааст;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доноаст, навишта аст, коргар аст, дида 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доно аст, навишта аст, коргар аст, дида 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Феъл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таркибии кадом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зерин дуруст навишта шудаанд?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аз ёд кардан,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 овардан, дар бар гирифтан, ба воя расидан;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азёд кардан,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 овардан, дар бар гирифтан, бавоя расидан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аз ёд кардан,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 овардан, дарбар гирифтан, ба воя расидан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азёдкардан,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 овардан, дарбар гирифтан, бавоя расидан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азёдкардан,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оовардан, дарбар гирифтан, бавоярасидан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дурусти навишта шудани сифат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феълиро нишон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хатмкунанда,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авобди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анда, ба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омрасида, аз худрафта;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хатм кунанда,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авоб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анда, баан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омрасида, азхудрафта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хатм кунанда,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авоб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анда, баан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ом расида, азхуд рафта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хатмкунанда,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авобди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анда, ба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омрасида, аз худрафта;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хатмкунанда,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авобди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анда, баан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омрасида, азхудрафта;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Навишти 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нишон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ед?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таввалуд, муддасир , мураккаб,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аммад;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мусалло, таманно,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аррир, уммат, шиддат;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иммат,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имат, мута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суннат, зилат,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увват,таввало;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муамо,сират, муннавар;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56</w:t>
      </w: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Навишти 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хосро нишон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ед?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лиси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лиси милл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Суди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, Суди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арб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Вазорати Маориф,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лиси Милл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Раёсати Кор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исло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Академияи Илм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Т., Кумитаи Давлатии Амнияти Милл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роби боло, Лучоби Боло, Варзоби Поён;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кумитаи Сармоягузор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амволи Давлат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Раиси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лиси Милл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Котиби генералии СММ;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Навишти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хосро нишон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ед?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лиси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лиси милл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Суди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, Суди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арб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Вазорати Маориф,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лиси Милл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Раёсати Кор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исло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Академияиилм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Т, Аморати Мутта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идаи Араб;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арори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укумати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Т, Раиси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укумати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Академияи илм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о, вазорати маориф, Раиси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лиси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Аввалин хат ё алифбо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ном дошт?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хатти ором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хатти фини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ороми;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хатти пиктограф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хатти идеографи;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хатти меъмори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59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Алифбо ё хатти идеограф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гуна хат аст?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хатти тасвир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хатте, ки аз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 таркиб ёфтааст;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хатте, ки аз аломат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рамзӣ таркиб ёфтааст;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хатти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хатте, ки аз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 ва аломат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 таркиб ёфтааст;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Фонемаи «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» чанд вазифа дорад?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1;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2;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3;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4;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5;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Дар мисол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Palatino Linotype"/>
          <w:b/>
          <w:color w:val="000000"/>
          <w:sz w:val="18"/>
          <w:szCs w:val="18"/>
        </w:rPr>
        <w:t>дид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/>
          <w:color w:val="000000"/>
          <w:sz w:val="18"/>
          <w:szCs w:val="18"/>
        </w:rPr>
        <w:t>, дида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/>
          <w:color w:val="000000"/>
          <w:sz w:val="18"/>
          <w:szCs w:val="18"/>
        </w:rPr>
        <w:t>, рафт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/>
          <w:color w:val="000000"/>
          <w:sz w:val="18"/>
          <w:szCs w:val="18"/>
        </w:rPr>
        <w:t>, рафта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/>
          <w:color w:val="000000"/>
          <w:sz w:val="18"/>
          <w:szCs w:val="18"/>
        </w:rPr>
        <w:t>, баст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/>
          <w:color w:val="000000"/>
          <w:sz w:val="18"/>
          <w:szCs w:val="18"/>
        </w:rPr>
        <w:t>, баста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фонемаи «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»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вазифарои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ро кардааст?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вазифаи калимасозро;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вазифаи калимасоз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бандаки феълиро;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вазифаи калимасоз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бандаки феъл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иштирок дар ташаккули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таърихиро;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вазифаи калимасоз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иштирок дар ташаккули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таърихиро;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вазифаи бандаки феъл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хабариро;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 навишта шудани вожа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зерро муайян кунед?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занон, заб-зард, 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-та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тез-тез,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зада хандид, мактаб-интернат;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сайёд, хайёт,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аёт;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мутта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ам,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имат,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адди баланд, дурри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иммат;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амаи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 дурустанд;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2F6CC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Фонемаи «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» дар кадом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зер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 монда шудааст?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ӯғ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кул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х,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ъ;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л, п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ст, сур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ш, фур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ш;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дур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ст, дур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шт, нуф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з, 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т, 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р, 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р,;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тул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ъ, 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ро,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й, 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байти: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Саб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 бар каф тавба бар лаб дил пур аз шав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 гуно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Маъсиятро ханда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амеояд зи исти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фори мо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чанд аломати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мав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уд аст?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аломат;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шаш аломат;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чор аломат;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ду аломат;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се аломат;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Аз намуна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зер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авоби нодурустро ёбед;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Аъзо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ои чидаи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умла аз якдигар ба воситаи вергул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удо карда мешаванд;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аломати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та фикри тамомшударонишон меди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фонемаи «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» дар забон се вазифа дорад;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аъзо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ои чидаи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умла ба воситаи аломати 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та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удо карда мешаванд;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мухотаб аз аъзо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асос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бо вергул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удо карда мешавад;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Сарчашмаи алифбо ё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арф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-овозии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итъаи Осиё кадом хат ба шумор меравад?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хатти мех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хатти ором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хатти юнон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хатти Мисри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адим;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хатти бобул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Модари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овозии дунё кадом хат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исоб меравад?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хатти мех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хатти ором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хатти юнон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хатти фини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хатти бобул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Алифбои имр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заи забони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дар заминаи кадом алифбо сохта шудааст?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алифбои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мех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алифбои крилл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алифбои юнон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алифбои лоттин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алифбои бобул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69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Аз байти зерин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имлоирро муайян кунед: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Чу бишнави сухани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ли дил, магуй, ки хатост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Суханшинос наи,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они ман, хато ин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бишнави, сухани, магуй, ки, хатост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наи, суханшинос,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они, ман;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сухани, дил,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ли, ки, магуй;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бишнави, магуй, наи;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суханшинос,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ост, магуй, ки;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Алифбои арабиасоси форс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дар забони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то кай амал мекард?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то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 шудани алифбои рус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то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шудани алифбои лотин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ягон ва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 амал намекард;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то сол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чилуми асри гузашта;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намедонам;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1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вобаста ба он, ки нут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ро дар кадом шакл ифода менамоянд, ба чанд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удо менамоянд?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навъ;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чор навъ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ду навъ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се навъ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афт навъ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Аввалин бор хатти овози дар байни кадом хал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 ба ву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уд омад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байни мисри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ва юнони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байни масагет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ва славиян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адим;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байни мисри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ва фини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байни шумер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ва ош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дар байни я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ва сурёни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Аз хатти фини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баъдтар кадом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маъмул ба ву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 омаданд?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хатти сурён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ибр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сом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ором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ва юнон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ош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ва усмон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сом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ва бобул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ва чин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бонуфузтарине, ки дар заминаи алифбои фини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-ором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ба ву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уд омадаанд, кадом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оянд?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эсур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монав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я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сурён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форс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юнонии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адим, сурёнии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адим;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чин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урдун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япон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, чин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инд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ва крилл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Навишти дурусти вожа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таоми лаззиз,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тул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офтоб,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аи ашъор;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таъоми лаззиз,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ъи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тул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офтоб,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аи ашор;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таоми лазиз,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тул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ъи офтоб,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маи ашъор;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таъоми лаззиз,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ъи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тул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ъи офтоб,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ъаи ашъор;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томи лазиз,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тул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офтоб,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муаи ашор;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кадом гузина (вариант) имлои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 ва аз сатр ба сатр гузарондани калима риоя нашудааст?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та-а-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-уб, ма-ъруф, ашъ-ор, сал-омат;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та-а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уб, маъ-руф, аш-ъор, са-ло-мат;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та-бас-сум, мар-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а-зор;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кор-гар-он, ка-мон-га-рон;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са-о-дат, миз-бон;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Номи алифбои кирилл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ба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аманд аст?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ягон чиз;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номи 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ре, ки дар он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ихтироъ шудааст;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номи ихтироъкунандаи худ;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ба номи хал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кирилли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адим;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амаи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дар вариант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 овардашуда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сад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кардани алифбои лотин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дар байни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икон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буд?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иби хат кардани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таъсири сиёсати хори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ии Англия;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ягон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сад набуд;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аз алифбо ва ба ин васила аз дастрас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ба фар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анги бойи худ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рум кардани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иби алифбо ва ба ин васила паст кардани сат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бесавод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дар байни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79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Чиро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меноманд?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як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исми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исми маънодори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амшафат;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исса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удо кардани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дар фонетика;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иди хурдтарини талаффуз;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Навишти дурусти 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авиро нишон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и миз, буи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уйи 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лиён, мавзуи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су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бати ширин;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йи миз, буйи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уйи 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лиён, мавзуи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су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бати ширин;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йи миз, 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йи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уйи 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лиён,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су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бати ширин;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миз, 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йи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Мулиён, мавзуъи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су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бати ширин;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миз, 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уйи 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лиён,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с, 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бати ширин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Тарзи дурусти навишта шудани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арра, марро, мубарро, чарро;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уб, мутаасифона, албата, таъасуф;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тавалло,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ало, 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мубарро, муаттар, тавалло, таассуф;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таъа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уб, муъаззам, муатар;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Аломати китобатии тире «–»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умла ба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далолат мекунад?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шар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у тафсири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узъи пеш аз худ омада;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тафсирталаб будани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исми пас аз худ омада;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умлаи мураккаб будани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умла;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ойи 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туфайл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меояд;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хабари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умларо ифода мекунад;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Агар аломати китобатии тире «–»-ба вазифаи шар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иди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абл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омада бошад, онро бо кадом калима ифаз кардан мумкин 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бо калимаи дурусттар;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бо пайвандак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Times New Roman Taj"/>
          <w:b/>
          <w:color w:val="000000"/>
          <w:sz w:val="18"/>
          <w:szCs w:val="18"/>
        </w:rPr>
        <w:t>аммо, вале, лекин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бо павандаки ё, ё ки;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бо калимаи яъне;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ягон калима;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Аломати китобатии дефис «-» дар калима ба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далолат мекунад?;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як 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иди мураккаби ифодагари як маф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ум будани он;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таркиб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будани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номуста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илии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таркибу ибораи махсус будани 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ягон чиз;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олаб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гуна калимаанд?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дилхо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ое, ки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баробар 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сим мешаванд;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ое, ки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якхела таркиб ёфтаанд;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ое, ки 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баробар таркиб ёфта,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дорои садонок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якхелаанд;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ои, ки 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йи 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анги талаффуз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 наздик мебошанд;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олабии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дар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ташдиддор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амият доранд?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олаби муайян мансуб будани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нишон меди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муайян кардани мав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еи ташдидро дар калима осон менамояд;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ин ё он забони ало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ида тааллу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доштани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оро нишон меди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амаи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дар вариант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нишондодашуда дурустанд;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мав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еи ягонаи ташдидгир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доштани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оро нишон меди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Times New Roman Taj"/>
          <w:b/>
          <w:color w:val="000000"/>
          <w:sz w:val="18"/>
          <w:szCs w:val="18"/>
        </w:rPr>
        <w:t>мусанниф, муаллим, мунаввар, му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/>
          <w:color w:val="000000"/>
          <w:sz w:val="18"/>
          <w:szCs w:val="18"/>
        </w:rPr>
        <w:t>аннаъ, таваллуд, тара</w:t>
      </w:r>
      <w:r w:rsidRPr="00350CE7">
        <w:rPr>
          <w:rFonts w:ascii="Palatino Linotype" w:hAnsi="Palatino Linotype" w:cs="Cambria"/>
          <w:b/>
          <w:color w:val="000000"/>
          <w:sz w:val="18"/>
          <w:szCs w:val="18"/>
        </w:rPr>
        <w:t>ҳҳ</w:t>
      </w:r>
      <w:r w:rsidRPr="00350CE7">
        <w:rPr>
          <w:rFonts w:ascii="Palatino Linotype" w:hAnsi="Palatino Linotype" w:cs="Times New Roman Taj"/>
          <w:b/>
          <w:color w:val="000000"/>
          <w:sz w:val="18"/>
          <w:szCs w:val="18"/>
        </w:rPr>
        <w:t>ум, таассуф, муаммо, мусалло, профессор, протсессор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ба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далолат мекунанд?</w:t>
      </w:r>
    </w:p>
    <w:p w:rsidR="003A73CD" w:rsidRPr="00350CE7" w:rsidRDefault="003A73CD" w:rsidP="00E220C5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мушаддад будани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мураккаб будани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олаб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гуногуни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ташдиддор будани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нодуруст бандубаст шудани 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дар забони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 калима будани 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авоби дурустро аз вариант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зайл муайян кунед?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алталаб,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адду баст, сади баланд;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сирру асрор, дурри маън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кулли мардум;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конститутсия, дотсент, консерт;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фур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ш, дурушт, сур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ш, дуруст;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пурра, кала, сала,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алла кура, духт, сухт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89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ибора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 имлои дуруст доранд?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фани забон;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хатти араб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кори хат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фанни забон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Аломати тире «–»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умлаи «То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икистон –исми ман»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вазифаро 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ро кардааст?;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вазифаи шаклсозиро;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вазифаи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удокуниро;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вазифаи 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зияи синтагматики 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ангро;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$D) вазифаи бандаки хабарии «аст»-ро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амаи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зикршударо;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тибос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нодуруст навишта шудаанд?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Ню-Йорк, Рио-де-Жанейро, механик-ронанда, штаб-квартира;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Нию-йорк, Рио-де-Жанейро, механик-ронанда, штаб-квартира;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Генерал-майор, сотсиал-демократ,либерал-демократ;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$D) Сан-Пауло, Санк-Франсиско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Нюйорк, Рио-деЖанейро, механик-ронанда, штаб-квартира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мураккаб аз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таркиб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аз кадом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ат фар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мекунанд?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йи ми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дори зада ва тарзи навишт;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йи зада ва ми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дори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таркиби 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йи зада;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йи тарзи навишт;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йи маъно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93</w:t>
      </w: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Кадоме аз ин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ои хос имлои нодуруст доранд?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ринав, Конибодом,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ринав,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Боло,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муди Гав, Рустами Пилтан, Суди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Осиёи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лиси Милл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,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лиси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, Прократураи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арб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Раиси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лиси намояндагон, Судяи Суди 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авоби дурусти вариант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зер кадом аст?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ab/>
        <w:t>;</w:t>
      </w:r>
    </w:p>
    <w:p w:rsidR="003A73CD" w:rsidRPr="00350CE7" w:rsidRDefault="003A73CD" w:rsidP="00E220C5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тул, зур, 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р, 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ъ, суд, тул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ъ;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занб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р, шур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ъ, арус, хур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с, кур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ш, 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дуру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бузур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г;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амаи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овардашуда дурустанд;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амаи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авоб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ои овардашуда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алатанд;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Кадоме аз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зерин ду тарзи навишт доранд?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ро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чор, дусад;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чашм, даст;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кор, хуршед;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абр, сабр;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Овози «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» дар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су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, саъд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, дузд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вазифаро 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ро кардааст?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вазифаи шаклсозиро;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вазифаи иштирок дар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таърихиро;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вазифаи калимасозиро;</w:t>
      </w:r>
    </w:p>
    <w:p w:rsidR="003A73CD" w:rsidRPr="00350CE7" w:rsidRDefault="003A73CD" w:rsidP="00E220C5">
      <w:pPr>
        <w:spacing w:line="276" w:lineRule="auto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  $D) вазифаи калимасоз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шаклсозиро;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вазифаи шаклсоз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калимасозиро;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арфи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дар 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ози кадом навъи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аслии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туркиву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мод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су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кадом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олат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 аломати китобатии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та (.) гузошта намешавад?;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дар аввали калима;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байн ва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оми калима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дар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оми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калима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дар аввал ва 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оми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калима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умла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умла;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99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байти: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Адаб 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ест аз нури ило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и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Бине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бар сар бирав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 ки 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чанд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имло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мав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уд аст?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 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имло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чор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се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имло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имло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се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шаш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имло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чор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имло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ой дораду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ам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алати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100</w:t>
      </w:r>
      <w:r>
        <w:rPr>
          <w:rFonts w:ascii="Palatino Linotype" w:hAnsi="Palatino Linotype"/>
          <w:bCs/>
          <w:color w:val="000000"/>
          <w:sz w:val="18"/>
          <w:szCs w:val="18"/>
          <w:lang w:bidi="fa-IR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Аломат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ба кадом навъи алифбо ё хатти ихтироъкардаи инсоният дохил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ба алифбо ё хатти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ба алифбо ё хатти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ба алифбо ё хатти пиктограф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ба алифбо ё хатти идеограф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ба ягон алифбо ё хат дохил намешавад;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2349A2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Транскрипсия чиро ифода мекунад?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навишти дурусти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умларо;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навишти дурусти калимаро;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талаффузи дурусти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нут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ро дар хат;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талаффузи дурусти калимаро;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талаффузи дурусти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ои садонокро;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уфти вариант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дурусти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зеринро нишон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мо – мор, ва – вай, на – най, бо – бой;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шамол – шимол, майна – миёна, сум – 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м;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хом – хома,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ом –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ома, дон - дона;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чил – чи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ил, сар – са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ар, дар - да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– 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й, по – пой,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–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ҷӯ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й,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 –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ой, чор - ча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 xml:space="preserve">Садоноки </w:t>
      </w:r>
      <w:r w:rsidRPr="00350CE7">
        <w:rPr>
          <w:rFonts w:ascii="Palatino Linotype" w:hAnsi="Palatino Linotype" w:cs="Cambria"/>
          <w:bCs/>
          <w:color w:val="000000"/>
          <w:spacing w:val="-4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 xml:space="preserve"> дар калима</w:t>
      </w:r>
      <w:r w:rsidRPr="00350CE7">
        <w:rPr>
          <w:rFonts w:ascii="Palatino Linotype" w:hAnsi="Palatino Linotype" w:cs="Cambria"/>
          <w:bCs/>
          <w:color w:val="000000"/>
          <w:spacing w:val="-4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>ои бур –б</w:t>
      </w:r>
      <w:r w:rsidRPr="00350CE7">
        <w:rPr>
          <w:rFonts w:ascii="Palatino Linotype" w:hAnsi="Palatino Linotype" w:cs="Cambria"/>
          <w:bCs/>
          <w:color w:val="000000"/>
          <w:spacing w:val="-4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>р, куш –к</w:t>
      </w:r>
      <w:r w:rsidRPr="00350CE7">
        <w:rPr>
          <w:rFonts w:ascii="Palatino Linotype" w:hAnsi="Palatino Linotype" w:cs="Cambria"/>
          <w:bCs/>
          <w:color w:val="000000"/>
          <w:spacing w:val="-4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>ш, мур –м</w:t>
      </w:r>
      <w:r w:rsidRPr="00350CE7">
        <w:rPr>
          <w:rFonts w:ascii="Palatino Linotype" w:hAnsi="Palatino Linotype" w:cs="Cambria"/>
          <w:bCs/>
          <w:color w:val="000000"/>
          <w:spacing w:val="-4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>р кадом вазифаро и</w:t>
      </w:r>
      <w:r w:rsidRPr="00350CE7">
        <w:rPr>
          <w:rFonts w:ascii="Palatino Linotype" w:hAnsi="Palatino Linotype" w:cs="Cambria"/>
          <w:bCs/>
          <w:color w:val="000000"/>
          <w:spacing w:val="-4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pacing w:val="-4"/>
          <w:sz w:val="18"/>
          <w:szCs w:val="18"/>
        </w:rPr>
        <w:t>ро кардааст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вазифаи овозсозиро;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вазифаи калимасоз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калимашинос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ва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маънофар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куни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вазифаи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маънофар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куниро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ягон вазифаро;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вазифаи калимасозиро;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Номи вазифа, мансаб, унвон, рутба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давлат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ва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арб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, дара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ои илм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дар кадом шакл навишта мешаванд?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бо тире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калон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хурд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аз пешванд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Сифат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ое, ки аз такрори калима сохта шудаанд 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хел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бо тире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бо нимтире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хурд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бо тире ва дефис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навишта 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аз исм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удо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64B5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умлаи «Абдулло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 xml:space="preserve">ҳ, 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бародарзодаи 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сти ман Бахтиёр, дар яке аз беморхона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марказии 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ри Душанбе,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араболо, кор мекунад» азъо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истисонии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 кадом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оянд?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Абдулло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бародарзодаи 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сти ман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бародарзодаи 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сти ман Бахтиёр ва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араболо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ои хоси 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Бахтиёр ва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араболо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ибораи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беморхона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марказ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исми хоси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араболо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ои хоси 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Абдулло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, Душанбе ва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араболо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умлаи «Абдулло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бародарзодаи 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сти ман Бахтиёр дар яке аз беморхона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марказии ша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ри Душанбе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араболо кор мекунад.» чанд аломати китобат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монда нашудааст?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то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  <w:lang w:val="tg-Cyrl-TJ"/>
        </w:rPr>
        <w:t>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val="tg-Cyrl-TJ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val="tg-Cyrl-TJ"/>
        </w:rPr>
        <w:t>то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шашто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чорто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афто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Тарзи дурусти навиштани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нишон 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ед;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$A) сар фармон де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сар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осиб, сар додан;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сарфармонде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сарму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осиб, сардодан;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сарфармонде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сарму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осиб, сар додан;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сарфармон де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, сар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осиб, сар додан;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сар ришта, сар му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осиб, сар додан;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109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охири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ое, ки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олати номбар кардан ва ё бо тартиб овардани фикр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удогона, ки нисбатан муста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ил буда, байни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амдигар муносибати синтаксис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надоранд, вале ба як банди умум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тааллу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доранд,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та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Барои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удо кардани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содаи таркиби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умлаи мураккаби пайваст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 дар байни аъзо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чидашудае, ки ба воситаи пайвандаки –у (-ву, -ю) ба якдигар ало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аманд мешаванд,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ягон аломат;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туфайлие, ки 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еият,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атъият, эътимоднок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, дуруст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раднопазирии фикрро ифода менамоянд, кадом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оянд?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албатта, бешуб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а,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ат, аслан, зотан, ба рост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, рости гап, дар асл,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албатта, бешуб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а,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ат, табиист, табиатан, хушбахтона, аз як тараф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зотан, ба рост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рости гап, сад даре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айф, мутаассифона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дар асл,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йи одат, расман, маъмулан, 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оиб. илтимос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аз як тараф, аз тарафи дигар, мувофи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и гуфтаи шумо,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амин тари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ай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от, зин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ор;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туфайлие, ки ба гуфтор тобиш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эмотсионал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мебахшанд, кадом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оянд?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албатта, бешуб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а,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ат, аслан, зотан, ба рост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, рости гап, дар асл,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хайрият, ба бахти мо, воа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або, наход,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хушбахтона, сад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айф, афс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бинобар ин, ба назарам, ба рост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рости гап, сад даре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мутаассифона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ба ибораи дигар, аз ин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йи одат, расман, маъмулан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ол, бо зардошти ин, ба ин ниго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накарда, аз тарафи дигар, мувофи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и гуфтаи шумо;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Дар охири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ихтисоркардашуда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вергул;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охири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ое, ки дорои нидо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айрат, таассуф, шод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, анд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мебошанд, кадом аломатро мегиранд?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хитоб;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Дар охири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умлае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сухани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нотамом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омнарасида ва 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удудро мефа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монад кадом аломат гузошта мешавад?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$B) тире;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$C) 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$D)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вергул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  <w:lang w:bidi="fa-IR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ои туфайлие, ки 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син, офарин, миннатдор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, садо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ат, розиг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ва монанди 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оро ифода менамоянд, кадом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оянд?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албатта, бешуб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а,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ат, аслан, зотан, ба рост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, рости гап, дар асл,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$B)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албатта, бешуб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а, 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ат, табиистт, ки, табиатан, хушбахтона, аз як тараф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$C)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ташаккур, офарин, боракалло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 xml:space="preserve">,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ону дил, сад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аи сар, 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мат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саломат бош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, хуллас, лучаку п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сткандаи гап, аз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йи одат, расман, маъмулан, 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Arial"/>
          <w:bCs/>
          <w:color w:val="000000"/>
          <w:sz w:val="18"/>
          <w:szCs w:val="18"/>
        </w:rPr>
        <w:t>оят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$E) аз як тараф, аз тарафи дигар, мувофи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и гуфтаи шумо,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амин тари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, махсусан, алалхусус, 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  <w:lang w:bidi="fa-IR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ар бобат;</w:t>
      </w:r>
    </w:p>
    <w:p w:rsidR="003A73CD" w:rsidRPr="00350CE7" w:rsidRDefault="003A73CD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«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»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дар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кадом маврид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 навишта мешавад?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охири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байни калимаву ибора;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ое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ки таърихан «и»-и дароз доштанд;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  <w:lang w:bidi="fa-IR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аввали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мавриди пасванд ва бандаки хабар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шудан;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119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арфи «э» дар кадом маврид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 навишта мешавад?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) дар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амаи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аввали калима ва баъзе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тибос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байни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тибос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охири калима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Ётбарсар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оро аз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атор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зерин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) е, ё, я, ю;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йо</w:t>
      </w:r>
      <w:r w:rsidRPr="00350CE7">
        <w:rPr>
          <w:rFonts w:ascii="Palatino Linotype" w:hAnsi="Palatino Linotype"/>
          <w:color w:val="000000"/>
          <w:sz w:val="18"/>
          <w:szCs w:val="18"/>
        </w:rPr>
        <w:t>, ю, уй, 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ю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йё; йу, я;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я</w:t>
      </w:r>
      <w:r w:rsidRPr="00350CE7">
        <w:rPr>
          <w:rFonts w:ascii="Palatino Linotype" w:hAnsi="Palatino Linotype"/>
          <w:color w:val="000000"/>
          <w:sz w:val="18"/>
          <w:szCs w:val="18"/>
        </w:rPr>
        <w:t>, йа,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йу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ё;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й, эй, йю ё;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Оё бандаки изоф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(-и) дар забони то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зада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color w:val="000000"/>
          <w:sz w:val="18"/>
          <w:szCs w:val="18"/>
        </w:rPr>
        <w:t>абул мекунад?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абул мекунад;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абул намекунад;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го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о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абул мекунад;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баъзан безада талаффуз мешавад;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зада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абул мекунад, вале равшану бошиддат талаффуз намешавад;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Кадом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арф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 ду овозроифода мекунанд?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ч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ж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ш;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color w:val="000000"/>
          <w:sz w:val="18"/>
          <w:szCs w:val="18"/>
        </w:rPr>
        <w:t>, к, ч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ч;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я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ю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е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ё;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й, м, х, л;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Тарзи навишти дурусти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оро аз мисол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ои зерин нишон ди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дарё</w:t>
      </w:r>
      <w:r w:rsidRPr="00350CE7">
        <w:rPr>
          <w:rFonts w:ascii="Palatino Linotype" w:hAnsi="Palatino Linotype"/>
          <w:color w:val="000000"/>
          <w:sz w:val="18"/>
          <w:szCs w:val="18"/>
        </w:rPr>
        <w:t>, Йунон, яхдон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Йусуф</w:t>
      </w:r>
      <w:r w:rsidRPr="00350CE7">
        <w:rPr>
          <w:rFonts w:ascii="Palatino Linotype" w:hAnsi="Palatino Linotype"/>
          <w:color w:val="000000"/>
          <w:sz w:val="18"/>
          <w:szCs w:val="18"/>
        </w:rPr>
        <w:t>, Юнон, дэвор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дарё, девон, Зулфия;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Шамсийа</w:t>
      </w:r>
      <w:r w:rsidRPr="00350CE7">
        <w:rPr>
          <w:rFonts w:ascii="Palatino Linotype" w:hAnsi="Palatino Linotype"/>
          <w:color w:val="000000"/>
          <w:sz w:val="18"/>
          <w:szCs w:val="18"/>
        </w:rPr>
        <w:t>, Йовон, Ёдгор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йак, январ, Йунус;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мисол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овардашуда кадом гур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 бо «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» навишта мешавад?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дуст</w:t>
      </w:r>
      <w:r w:rsidRPr="00350CE7">
        <w:rPr>
          <w:rFonts w:ascii="Palatino Linotype" w:hAnsi="Palatino Linotype"/>
          <w:color w:val="000000"/>
          <w:sz w:val="18"/>
          <w:szCs w:val="18"/>
        </w:rPr>
        <w:t>, гушт, сузан, руз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Рустам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дузд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му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лат;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пуст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су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сурх;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сул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, суруд,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суруш;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дур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бур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му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аддас;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сонориро ёбед;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в, п, н, р, к;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к, ж, ф, м, 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д, х, ш, р, л;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м, н, р, л, 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с, м, в, к, л;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Дар забони то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ои асосии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осоз кадом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оянд?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садонок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лаб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садонок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ои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арангдор;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лаб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сонор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127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Аз намуна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зерин садонок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лабиро муайян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у;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а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и;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ғ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и;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у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Аз намуна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зерин садонок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устуворро ёбед;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а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э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а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у;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э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э;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129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амсадои «н» дар кадом маврид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 «м» талаффуз мешавад?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аввали калима;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амсояг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бо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амсадои «м»;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мобайни ду садонок;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олати пеш аз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амсадои «б» омадан;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е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ва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 «м» талаффуз намешавад;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130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амсадои «л» ба кадом гур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мансуб 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димо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ғӣ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бехизабон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сонор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ба ягон гур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мансуб нест;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131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Имло (ё орфография) чиро меом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зад?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талаффузи дурустро;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навишти дурусти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 ва шакл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дастуриро;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навишти дурусти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исса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навишти дурусти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навишти дурусти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132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Имлои забони то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ик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бори охир дар кадом сол бо та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рири нав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color w:val="000000"/>
          <w:sz w:val="18"/>
          <w:szCs w:val="18"/>
        </w:rPr>
        <w:t>абул гардид?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) 2012;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2011;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2010;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2009;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2008;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133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Имлои дурусти ибора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ои зеринро муйян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нав;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наво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най;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давои дард;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биной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баланд;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$E) паи по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134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Имлои кадоме аз ин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о дуруст 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дэвор;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боэ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тиром;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елак;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э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тимод;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тэ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135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Имлои дурусти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ои зеринро муйян кунед;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чои кабуд;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чои сиё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паи по;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ба суйи ку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ойи нишаст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136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“дир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з”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“имр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з”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“фардо”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“меравем”</w:t>
      </w:r>
      <w:r w:rsidRPr="00350CE7">
        <w:rPr>
          <w:rFonts w:ascii="Palatino Linotype" w:hAnsi="Palatino Linotype"/>
          <w:color w:val="000000"/>
          <w:sz w:val="18"/>
          <w:szCs w:val="18"/>
        </w:rPr>
        <w:t>,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“намедонистам” зада дар кадом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 меояд?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дуюм;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сеюм;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якум;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якум ва дуюм;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зада надоранд;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color w:val="000000"/>
          <w:sz w:val="18"/>
          <w:szCs w:val="18"/>
        </w:rPr>
        <w:t>137</w:t>
      </w:r>
      <w:r>
        <w:rPr>
          <w:rFonts w:ascii="Palatino Linotype" w:hAnsi="Palatino Linotype"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Тарзи дурусти ба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о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удо кардани калимаи «бисёрошёна»-ро ёбед;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би-сёр-ош-ё-на;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бис-ёр-ош-ё-на;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бис-ёр-о-шё-на;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бис-ёр-ошё-на;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би-сё-рош-ё-на;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138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Кадоме аз ин восита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грамматик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амеша безада талаффуз мешаванд?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пешванд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пасванд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бандак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феъл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ва хабар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бандак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феъл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бандак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ои хабар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139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Орфоэпия чиро меом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зад?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талаффузи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талаффузи дурусти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талаффузи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умларо;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талаффузи дурустро;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таркиби овозии забонро;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140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ин намуна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о кадом тарзи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удокун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дуруст аст?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масъ-ала;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мас-ъа-ла;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масъ-а-ла;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ма-съ-а-ла;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мас-ъала;</w:t>
      </w:r>
    </w:p>
    <w:p w:rsidR="003A73CD" w:rsidRPr="00350CE7" w:rsidRDefault="003A73CD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Мухотаб аз аъзои дигари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умла бо кадом аломат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удо карда мешавад?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аломати савол;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$B) ду 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дефис;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вергул ва хитоб;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$E) 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тавергул;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умлаи пайрав аз сар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умла бо кадом аломат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удо карда мешавад?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тавергул;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$B) дуну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та;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вергул;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тире;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) нохунак;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143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Аломати савол кадом маъноро мефа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монад?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хашму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азаб;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$B) илтимосу илти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амру фармон;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пурсиш;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) хитоб;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144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 ин байти устод Фирдавс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кадом аъзои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умла чида шудааст?</w:t>
      </w:r>
    </w:p>
    <w:p w:rsidR="003A73CD" w:rsidRPr="00350CE7" w:rsidRDefault="003A73CD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Паи масли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ат 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лис оростанд,</w:t>
      </w:r>
    </w:p>
    <w:p w:rsidR="003A73CD" w:rsidRPr="00350CE7" w:rsidRDefault="003A73CD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Нишастанду гуфтанду бархостанд;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ол;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$B) пуркунанда;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хабар;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мубтадо;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) муайянкунанда;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145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Таърифи зерин ба кадом 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иди забон тааллу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дорад?</w:t>
      </w:r>
    </w:p>
    <w:p w:rsidR="003A73CD" w:rsidRPr="00350CE7" w:rsidRDefault="003A73CD" w:rsidP="003161DA">
      <w:pPr>
        <w:tabs>
          <w:tab w:val="left" w:pos="426"/>
        </w:tabs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Калима, ибора ва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ое, ки муносибати г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яндаро ба фикри баёншуда мефа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монанд, … номида мешаванд;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мухотаб;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иди туфайл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во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иди истисно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хитоб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>баёния;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Times New Roman Taj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146</w:t>
      </w:r>
      <w:r>
        <w:rPr>
          <w:rFonts w:ascii="Palatino Linotype" w:hAnsi="Palatino Linotype" w:cs="Times New Roman Taj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Times New Roman Taj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Ин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умларо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аз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ати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саду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анг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муайян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кунед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: </w:t>
      </w:r>
    </w:p>
    <w:p w:rsidR="003A73CD" w:rsidRPr="00350CE7" w:rsidRDefault="003A73CD" w:rsidP="003161DA">
      <w:pPr>
        <w:tabs>
          <w:tab w:val="left" w:pos="426"/>
        </w:tabs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Ту мактабро кай тамом кард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икояг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савол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амр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хитоб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икоягии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хитоб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147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Дарбайтизеринибораи “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они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бобо”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вазифа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омадааст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Маро 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зе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икоят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кард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бобо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,</w:t>
      </w:r>
    </w:p>
    <w:p w:rsidR="003A73CD" w:rsidRPr="00350CE7" w:rsidRDefault="003A73CD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Ки бишнав,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он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и бобо,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иссаеро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мубтадо;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хабар;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муайянкунанда;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мухотаб;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ол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148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Аъзои истисноии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бо кадом аломат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удо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карда мешавад?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вергул;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тире;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тавергул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вергул, тире;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149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умлаи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“Хулосаи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калом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Один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а ба умедвории бисёре дубора ба завод даромад” (Айн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) ифодаи “хулосаи калом” кадом аъзои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мубтадо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муайянкунанда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пуркунанда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иди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туфайл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оли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замон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150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зи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шанбе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дуюми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сентябр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долони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дарвозаи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арк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садои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пойи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ра</w:t>
      </w:r>
      <w:r w:rsidRPr="00350CE7">
        <w:rPr>
          <w:rFonts w:ascii="Palatino Linotype" w:hAnsi="Palatino Linotype"/>
          <w:color w:val="000000"/>
          <w:sz w:val="18"/>
          <w:szCs w:val="18"/>
        </w:rPr>
        <w:t>ванда ва ояндае шунида намешуд (С.Айн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>).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аломати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китобат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партофта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шудааст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вергул;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тире;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тавергул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вергул, тире;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151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Як шаб – пас аз фур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рафтани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офтоб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паск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чаи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пушти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зиндон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тарафи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ро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калон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–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рафи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арб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як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шахси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номаълум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омада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сарбоз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пурсид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(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</w:t>
      </w:r>
      <w:r w:rsidRPr="00350CE7">
        <w:rPr>
          <w:rFonts w:ascii="Palatino Linotype" w:hAnsi="Palatino Linotype"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Айн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>). Дар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дохили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умлаи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додашуда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аломати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китобат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бояд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чанд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бор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истифода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мешуд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се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бор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вергул, ду бор;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тире як бор;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тавергул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як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бор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тире, ду бор;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 w:cs="Palatino Linotype"/>
          <w:bCs/>
          <w:color w:val="000000"/>
          <w:sz w:val="18"/>
          <w:szCs w:val="18"/>
        </w:rPr>
      </w:pPr>
      <w:r>
        <w:rPr>
          <w:rFonts w:ascii="Palatino Linotype" w:hAnsi="Palatino Linotype" w:cs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>152</w:t>
      </w:r>
      <w:r>
        <w:rPr>
          <w:rFonts w:ascii="Palatino Linotype" w:hAnsi="Palatino Linotype" w:cs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ро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–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Фир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color w:val="000000"/>
          <w:sz w:val="18"/>
          <w:szCs w:val="18"/>
        </w:rPr>
        <w:t>заро тамом бекас монондан намехо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ад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(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color w:val="000000"/>
          <w:sz w:val="18"/>
          <w:szCs w:val="18"/>
        </w:rPr>
        <w:t>.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Икром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>). Чаро байни вожа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ро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Фир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заро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аломати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тире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гузошта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шудааст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  <w:lang w:bidi="fa-IR"/>
        </w:rPr>
        <w:t xml:space="preserve">$A)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яке мубтадо ва яке хабари номии бе бандаки хабар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аст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калимаи </w:t>
      </w:r>
      <w:r w:rsidRPr="00350CE7">
        <w:rPr>
          <w:rFonts w:ascii="Palatino Linotype" w:hAnsi="Palatino Linotype"/>
          <w:color w:val="000000"/>
          <w:sz w:val="18"/>
          <w:szCs w:val="18"/>
        </w:rPr>
        <w:t>Фир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за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айси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муайянкунандаи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истисно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омадааст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тире нодуруст гузошта шудааст;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калимаи </w:t>
      </w:r>
      <w:r w:rsidRPr="00350CE7">
        <w:rPr>
          <w:rFonts w:ascii="Palatino Linotype" w:hAnsi="Palatino Linotype"/>
          <w:color w:val="000000"/>
          <w:sz w:val="18"/>
          <w:szCs w:val="18"/>
        </w:rPr>
        <w:t>Фир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за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мухотаб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аст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3161DA">
      <w:pPr>
        <w:pStyle w:val="BodyText"/>
        <w:spacing w:line="276" w:lineRule="auto"/>
        <w:ind w:left="142"/>
        <w:rPr>
          <w:rFonts w:ascii="Palatino Linotype" w:hAnsi="Palatino Linotype" w:cs="Times New Roman Taj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ойи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тире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бояд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вергул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гузошта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мешуд</w:t>
      </w:r>
      <w:r w:rsidRPr="00350CE7">
        <w:rPr>
          <w:rFonts w:ascii="Palatino Linotype" w:hAnsi="Palatino Linotype" w:cs="Times New Roman Taj"/>
          <w:color w:val="000000"/>
          <w:sz w:val="18"/>
          <w:szCs w:val="18"/>
        </w:rPr>
        <w:t>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153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кадом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$A) 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мӯй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гӯр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базӯр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шурӯъ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154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кадом гур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иваз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намудани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ба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маънои калима дигар мешавад?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бону, дору, орзу;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буд, шуд, дуд;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умр, усто, устод;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куш, мур, хурд;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зуд, ҷумъа, дур;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155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дар кадом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нависем (талаффуз кунем), маъно дигар мешавад?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шутур, кушод, нур;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суст, сурфа, мушк;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сум, кушиш, духт;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олу, шафтолу, каду;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сурур, ғурур, ангур;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156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зерин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аммаънои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"модарш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"-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гузоред: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i/>
          <w:i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Дар таги чинори азамат хонаи </w:t>
      </w:r>
      <w:r>
        <w:rPr>
          <w:rFonts w:ascii="Palatino Linotype" w:hAnsi="Palatino Linotype"/>
          <w:bCs/>
          <w:i/>
          <w:iCs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. ва падарш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йи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Зеб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паст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менамуд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. (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.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Улу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зода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)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модар;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ab/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$B) хола;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ab/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$C) хушдоман;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ab/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хусур;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хеш;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157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аммаънои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зеринро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нишон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ед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: </w:t>
      </w:r>
      <w:r w:rsidRPr="00350CE7">
        <w:rPr>
          <w:rFonts w:ascii="Palatino Linotype" w:hAnsi="Palatino Linotype" w:cs="Times New Roman Tj"/>
          <w:b/>
          <w:color w:val="000000"/>
          <w:sz w:val="18"/>
          <w:szCs w:val="18"/>
        </w:rPr>
        <w:t>сард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/>
          <w:color w:val="000000"/>
          <w:sz w:val="18"/>
          <w:szCs w:val="18"/>
        </w:rPr>
        <w:t>сармо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/>
          <w:color w:val="000000"/>
          <w:sz w:val="18"/>
          <w:szCs w:val="18"/>
        </w:rPr>
        <w:t>хуб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/>
          <w:color w:val="000000"/>
          <w:sz w:val="18"/>
          <w:szCs w:val="18"/>
        </w:rPr>
        <w:t>чиз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/>
          <w:color w:val="000000"/>
          <w:sz w:val="18"/>
          <w:szCs w:val="18"/>
        </w:rPr>
        <w:t>кас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гарм, гармо, бад,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нокас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хунук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хунуки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ашё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шахс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гарм, гармӣ, ганда,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чиз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ноодам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гарм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тобистон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нохуб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ночиз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нокас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соф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тоза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пок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одам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158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Истило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акнун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истифода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демократӣ;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ab/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$B) со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ибисти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лол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сотсиалистӣ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республика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государс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тво;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bookmarkStart w:id="1" w:name="bookmark6"/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159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кадом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атор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руйи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лу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атнигорӣ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–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тартиби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алифбо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шудаанд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  <w:bookmarkEnd w:id="1"/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падар, модар, писар, духтар, додар, 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додарак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додарак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духтар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писар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ар, додарак, духтар, модар, падар, писар, 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>
        <w:rPr>
          <w:rFonts w:ascii="Palatino Linotype" w:hAnsi="Palatino Linotype" w:cs="Times New Roman Tj"/>
          <w:bCs/>
          <w:color w:val="000000"/>
          <w:sz w:val="18"/>
          <w:szCs w:val="18"/>
          <w:lang w:val="tg-Cyrl-TJ"/>
        </w:rPr>
        <w:t>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додарак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духтар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писар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духтар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додарак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FA3E11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160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FA3E11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Дар матни зерин имлои кадом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нодуруст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Аз Йусуфӣ исбот пурсидаанд, ки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ойати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тавозуъ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чист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?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Гуфт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: -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хона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бурун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чунон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Йусуфӣ,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пурсидаанд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тавозуъ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чунон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тавозуъ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161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ангоми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талаффузи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дастгирӣ, дустру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ва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ростгӯ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кадом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одисаи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фонетик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меди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монанд шудани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табдил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ёфтани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иваз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талаффуз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нашудани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FA3E11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афтидани овозҳо;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162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навъи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гав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-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гу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равшан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-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рушан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савол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-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суол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одисаи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фонетик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рух додааст?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табдили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иваз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монанд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талаффуз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нашудани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$E) афтидани овоз;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color w:val="000000"/>
          <w:sz w:val="18"/>
          <w:szCs w:val="18"/>
        </w:rPr>
        <w:t>163</w:t>
      </w:r>
      <w:r>
        <w:rPr>
          <w:rFonts w:ascii="Palatino Linotype" w:hAnsi="Palatino Linotype"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талаффузи 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тилло, пурра, хаттӣ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ва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алла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кадом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одисаи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фонетик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мушо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мешавад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ташдиди 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талаффуз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нашудани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иваз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монанд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шудани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$E) афтидани овоз;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color w:val="000000"/>
          <w:sz w:val="18"/>
          <w:szCs w:val="18"/>
        </w:rPr>
        <w:t>164</w:t>
      </w:r>
      <w:r>
        <w:rPr>
          <w:rFonts w:ascii="Palatino Linotype" w:hAnsi="Palatino Linotype"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Дар талаффузи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/>
          <w:bCs/>
          <w:color w:val="000000"/>
          <w:sz w:val="18"/>
          <w:szCs w:val="18"/>
        </w:rPr>
        <w:t>анбор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/>
          <w:bCs/>
          <w:color w:val="000000"/>
          <w:sz w:val="18"/>
          <w:szCs w:val="18"/>
        </w:rPr>
        <w:t>унбидан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ва </w:t>
      </w:r>
      <w:r w:rsidRPr="00350CE7">
        <w:rPr>
          <w:rFonts w:ascii="Palatino Linotype" w:hAnsi="Palatino Linotype"/>
          <w:b/>
          <w:bCs/>
          <w:color w:val="000000"/>
          <w:sz w:val="18"/>
          <w:szCs w:val="18"/>
        </w:rPr>
        <w:t>танбал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кадом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одисаи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фонетик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мушо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ида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мешавад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</w:t>
      </w:r>
      <w:r w:rsidRPr="00350CE7">
        <w:rPr>
          <w:rFonts w:ascii="Palatino Linotype" w:hAnsi="Palatino Linotype"/>
          <w:color w:val="000000"/>
          <w:sz w:val="18"/>
          <w:szCs w:val="18"/>
        </w:rPr>
        <w:t>такрор шудан (ташдид)-и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  <w:r w:rsidRPr="00350CE7">
        <w:rPr>
          <w:rFonts w:ascii="Palatino Linotype" w:hAnsi="Palatino Linotype"/>
          <w:color w:val="000000"/>
          <w:sz w:val="18"/>
          <w:szCs w:val="18"/>
        </w:rPr>
        <w:tab/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ой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иваз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кардани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/>
          <w:color w:val="000000"/>
          <w:sz w:val="18"/>
          <w:szCs w:val="18"/>
        </w:rPr>
        <w:t>талаффуз нашудани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>;</w:t>
      </w:r>
      <w:r w:rsidRPr="00350CE7">
        <w:rPr>
          <w:rFonts w:ascii="Palatino Linotype" w:hAnsi="Palatino Linotype"/>
          <w:color w:val="000000"/>
          <w:sz w:val="18"/>
          <w:szCs w:val="18"/>
        </w:rPr>
        <w:tab/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/>
          <w:color w:val="000000"/>
          <w:sz w:val="18"/>
          <w:szCs w:val="18"/>
        </w:rPr>
        <w:t>монанд шудани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изофа шудани овоз;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165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Сабаби афтидани овоз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ангоми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талаффузи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/>
          <w:bCs/>
          <w:color w:val="000000"/>
          <w:sz w:val="18"/>
          <w:szCs w:val="18"/>
        </w:rPr>
        <w:t>бурданд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/>
          <w:b/>
          <w:bCs/>
          <w:color w:val="000000"/>
          <w:sz w:val="18"/>
          <w:szCs w:val="18"/>
        </w:rPr>
        <w:t>оварданд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/>
          <w:b/>
          <w:bCs/>
          <w:color w:val="000000"/>
          <w:sz w:val="18"/>
          <w:szCs w:val="18"/>
        </w:rPr>
        <w:t>гуфтанд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дар чист?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</w:t>
      </w:r>
      <w:r w:rsidRPr="00350CE7">
        <w:rPr>
          <w:rFonts w:ascii="Palatino Linotype" w:hAnsi="Palatino Linotype"/>
          <w:color w:val="000000"/>
          <w:sz w:val="18"/>
          <w:szCs w:val="18"/>
        </w:rPr>
        <w:t>пайи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омадани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садонок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/>
          <w:color w:val="000000"/>
          <w:sz w:val="18"/>
          <w:szCs w:val="18"/>
        </w:rPr>
        <w:t>пайи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омадани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се</w:t>
      </w:r>
      <w:r w:rsidRPr="00350CE7">
        <w:rPr>
          <w:rFonts w:ascii="Palatino Linotype" w:hAnsi="Palatino Linotype"/>
          <w:color w:val="000000"/>
          <w:sz w:val="18"/>
          <w:szCs w:val="18"/>
        </w:rPr>
        <w:t>-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чор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ов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ози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/>
          <w:color w:val="000000"/>
          <w:sz w:val="18"/>
          <w:szCs w:val="18"/>
        </w:rPr>
        <w:t>пайи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омадани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/>
          <w:color w:val="000000"/>
          <w:sz w:val="18"/>
          <w:szCs w:val="18"/>
        </w:rPr>
        <w:t>пайи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омадани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садонок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амсадо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зада гирифтани ҳиҷо;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166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умларо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хонда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муайян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намоед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кадоме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амсадои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талаффузнашаванда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дорад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i/>
          <w:iCs/>
          <w:color w:val="000000"/>
          <w:sz w:val="18"/>
          <w:szCs w:val="18"/>
        </w:rPr>
        <w:t>Лаклаки сиё</w:t>
      </w:r>
      <w:r w:rsidRPr="00350CE7">
        <w:rPr>
          <w:rFonts w:ascii="Palatino Linotype" w:hAnsi="Palatino Linotype" w:cs="Cambria"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i/>
          <w:iCs/>
          <w:color w:val="000000"/>
          <w:sz w:val="18"/>
          <w:szCs w:val="18"/>
        </w:rPr>
        <w:t>нисбат</w:t>
      </w:r>
      <w:r w:rsidRPr="00350CE7">
        <w:rPr>
          <w:rFonts w:ascii="Palatino Linotype" w:hAnsi="Palatino Linotype"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i/>
          <w:iCs/>
          <w:color w:val="000000"/>
          <w:sz w:val="18"/>
          <w:szCs w:val="18"/>
        </w:rPr>
        <w:t>лаклаки</w:t>
      </w:r>
      <w:r w:rsidRPr="00350CE7">
        <w:rPr>
          <w:rFonts w:ascii="Palatino Linotype" w:hAnsi="Palatino Linotype"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i/>
          <w:iCs/>
          <w:color w:val="000000"/>
          <w:sz w:val="18"/>
          <w:szCs w:val="18"/>
        </w:rPr>
        <w:t>сафед</w:t>
      </w:r>
      <w:r w:rsidRPr="00350CE7">
        <w:rPr>
          <w:rFonts w:ascii="Palatino Linotype" w:hAnsi="Palatino Linotype"/>
          <w:i/>
          <w:iCs/>
          <w:color w:val="000000"/>
          <w:sz w:val="18"/>
          <w:szCs w:val="18"/>
        </w:rPr>
        <w:t xml:space="preserve"> хурдтар аст. </w:t>
      </w:r>
      <w:r w:rsidRPr="00350CE7">
        <w:rPr>
          <w:rFonts w:ascii="Palatino Linotype" w:hAnsi="Palatino Linotype"/>
          <w:color w:val="000000"/>
          <w:sz w:val="18"/>
          <w:szCs w:val="18"/>
        </w:rPr>
        <w:t>(И. Абдусаломов)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</w:t>
      </w:r>
      <w:r w:rsidRPr="00350CE7">
        <w:rPr>
          <w:rFonts w:ascii="Palatino Linotype" w:hAnsi="Palatino Linotype"/>
          <w:color w:val="000000"/>
          <w:sz w:val="18"/>
          <w:szCs w:val="18"/>
        </w:rPr>
        <w:t>сафед;</w:t>
      </w:r>
      <w:r w:rsidRPr="00350CE7">
        <w:rPr>
          <w:rFonts w:ascii="Palatino Linotype" w:hAnsi="Palatino Linotype"/>
          <w:color w:val="000000"/>
          <w:sz w:val="18"/>
          <w:szCs w:val="18"/>
        </w:rPr>
        <w:tab/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лаклак;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нисбат;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хурдтар;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сиёҳ;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167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Имлои кадоме аз ин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НОДУРУСТ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маъориф, шоъир, дуъо;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маъно, наъно, раъно;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дафъ, манъ, рафъ;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лаъл, наъл, шуъла;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таассуф, таманно, даъво;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168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1111C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атори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кадоме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ъ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(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ҳарфи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сакта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афтидааст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ало, бад,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ат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ман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масалан,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аноат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соат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беор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мано, масала, мисра, шам;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баос, муаллим, шоир, маориф;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қаноат, шиор, таассуф, тааҷҷуб;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169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атори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кадоме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</w:t>
      </w:r>
      <w:r w:rsidRPr="00350CE7">
        <w:rPr>
          <w:rFonts w:ascii="Palatino Linotype" w:hAnsi="Palatino Linotype"/>
          <w:color w:val="000000"/>
          <w:sz w:val="18"/>
          <w:szCs w:val="18"/>
        </w:rPr>
        <w:t>з ин ибора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бе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алат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шудаанд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</w:t>
      </w:r>
      <w:r w:rsidRPr="00350CE7">
        <w:rPr>
          <w:rFonts w:ascii="Palatino Linotype" w:hAnsi="Palatino Linotype"/>
          <w:color w:val="000000"/>
          <w:sz w:val="18"/>
          <w:szCs w:val="18"/>
        </w:rPr>
        <w:t>мавз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дарс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ашъор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/>
          <w:color w:val="000000"/>
          <w:sz w:val="18"/>
          <w:szCs w:val="18"/>
        </w:rPr>
        <w:t>мавзуйи дарс, 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муйи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ашор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/>
          <w:color w:val="000000"/>
          <w:sz w:val="18"/>
          <w:szCs w:val="18"/>
        </w:rPr>
        <w:t>мавзуи дарс, 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муи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ашъор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/>
          <w:color w:val="000000"/>
          <w:sz w:val="18"/>
          <w:szCs w:val="18"/>
        </w:rPr>
        <w:t>мавз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ъи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дарс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м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ъи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ашъор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$E);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мавз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ъ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дарс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ъ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ашъор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170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>Дар кадом калима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арфи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таркиби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color w:val="000000"/>
          <w:sz w:val="18"/>
          <w:szCs w:val="18"/>
        </w:rPr>
        <w:t>?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зардӣ, кабудӣ, сабзӣ;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$B)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курсӣ, розӣ, сонӣ;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$C) </w:t>
      </w:r>
      <w:r w:rsidRPr="00350CE7">
        <w:rPr>
          <w:rFonts w:ascii="Palatino Linotype" w:hAnsi="Palatino Linotype"/>
          <w:color w:val="000000"/>
          <w:sz w:val="18"/>
          <w:szCs w:val="18"/>
        </w:rPr>
        <w:t>обӣ, хокӣ, ба</w:t>
      </w:r>
      <w:r w:rsidRPr="00350CE7">
        <w:rPr>
          <w:rFonts w:ascii="Palatino Linotype" w:hAnsi="Palatino Linotype" w:cs="Cambria"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color w:val="000000"/>
          <w:sz w:val="18"/>
          <w:szCs w:val="18"/>
        </w:rPr>
        <w:t>рӣ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$D) </w:t>
      </w:r>
      <w:r w:rsidRPr="00350CE7">
        <w:rPr>
          <w:rFonts w:ascii="Palatino Linotype" w:hAnsi="Palatino Linotype"/>
          <w:color w:val="000000"/>
          <w:sz w:val="18"/>
          <w:szCs w:val="18"/>
        </w:rPr>
        <w:t xml:space="preserve">хондагӣ, рафтагӣ, омадагӣ; </w:t>
      </w:r>
    </w:p>
    <w:p w:rsidR="003A73CD" w:rsidRPr="00350CE7" w:rsidRDefault="003A73CD" w:rsidP="00BF00AB">
      <w:pPr>
        <w:pStyle w:val="BodyText"/>
        <w:ind w:left="142"/>
        <w:rPr>
          <w:rFonts w:ascii="Palatino Linotype" w:hAnsi="Palatino Linotype"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$E) хубӣ, бадӣ, некӣ;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171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аммаънои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зарбулмасали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“Дарро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задам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девор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кафид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"-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ишора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кунед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Аввал андеша в-он га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е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гуфтор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Ман тут гӯям, ту мегуйи – бед;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Даре, ки медароӣ, сахт мап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Дар ки надорӣ, дарбон чӣ мекунӣ</w:t>
      </w:r>
      <w:r>
        <w:rPr>
          <w:rFonts w:ascii="Palatino Linotype" w:hAnsi="Palatino Linotype"/>
          <w:bCs/>
          <w:color w:val="000000"/>
          <w:sz w:val="18"/>
          <w:szCs w:val="18"/>
          <w:lang w:val="tg-Cyrl-TJ"/>
        </w:rPr>
        <w:t>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Девор муш дорад, муш – гӯш;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172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1111C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Аз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зерин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муайян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кунед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пасоянди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ати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пешоянд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муродиф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: "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рафтан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хавфнок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." (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.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Айнӣ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аз;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ба;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бо;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дар;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то;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173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зидмаънои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мувофи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интихоб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намоед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икмати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ури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икй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осил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шавад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: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.-е, ки вафо накард,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шо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гадо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бегона, ошно;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ab/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душман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нодон, доно;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нек, бад;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174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Вожаҳои ҳамгуна кадомҳоянд?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ром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мегирифт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ама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,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Дид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гуна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ром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гирифт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умр;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г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гуна;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ама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ки;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175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Кадом гурӯ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калима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сермаъноянд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нок,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адрас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занб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дафтар,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алам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нависанда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лаб, сар,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ab/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нек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пок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дуруст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сарф, наҳв, фонема;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176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зерин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ибораи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(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таъбири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"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кушодар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"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маъни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омадааст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Бо ме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кушодар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хандон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бош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арчанд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нагуфта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ояд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турш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накун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ме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рубон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рахандон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хандон ва андаке хи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бо 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кушода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шармгин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ба тарфи ме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ниго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гап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задан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дар пеши меҳмон баланд-баланд хандидиан;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177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байти зерини Бадриддини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илолӣ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ибораи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мувофи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гузоред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маънои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озӣ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омадаас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т: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Зи дил файзе, ки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баён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нест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,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Забони те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чун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.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нест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те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забон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те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алмос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те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буррон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те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теғи тез;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178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4F143C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Ибораи фразеологии "таги чашм кардан" чӣ маъно дорад?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касеро чашм кардан;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ба касе чашм расидан;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касе ё чизеро бо зери чашм нигаристан;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касе ё чизеро бо 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саде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мадди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назар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гирифтан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ба касе дуру дароз нигоҳ кардан;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179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Ба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ну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ибораи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фразеологии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мувофи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гузошта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пурра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намоед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: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амин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харо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ташвиш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кашида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омада, магар 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., хол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бармегардем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 (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.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Айн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бо дасти к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бо ду дасти адаб;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ду даст дар бин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бо дасту дили шуста;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бо дастони баста;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180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ҷумлаи зайл чанд аломати вергул гузошта нашудааст?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Ба ша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рвандони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ум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урии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То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икистон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фи назар аз миллат нажод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инс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забон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эъти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оди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дин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мав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еи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сиёс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вазъи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тимо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молу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мулк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сил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кафолат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дода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мешавад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3;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5;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6;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7;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8;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181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матни зер кадом аломатҳои китобат гузошта нашудаанд?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Дар он омадааст 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олибони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ой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якуми даври чорум (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ум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урияв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)-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Олимпиада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сурати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даст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овардани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хол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муайянгардида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(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90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то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100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хол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)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фа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медал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Ифтихорнома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Тавсияномаи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Вазорати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маориф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илми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ум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урии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То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икистон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сарфароз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гашта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муассиса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силоти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олии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касб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урати мувофи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кардани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фан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ихтисос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тари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абул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карда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мешаванд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.  </w:t>
      </w:r>
    </w:p>
    <w:p w:rsidR="003A73CD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) нуқта, нуқтавергул; </w:t>
      </w:r>
    </w:p>
    <w:p w:rsidR="003A73CD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>$B</w:t>
      </w:r>
      <w:r>
        <w:rPr>
          <w:rFonts w:ascii="Palatino Linotype" w:hAnsi="Palatino Linotype"/>
          <w:bCs/>
          <w:color w:val="000000"/>
          <w:sz w:val="18"/>
          <w:szCs w:val="18"/>
          <w:lang w:val="tg-Cyrl-TJ"/>
        </w:rPr>
        <w:t>) савол, хитоб;</w:t>
      </w:r>
    </w:p>
    <w:p w:rsidR="003A73CD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 xml:space="preserve">$C) баён, хитоб; </w:t>
      </w:r>
    </w:p>
    <w:p w:rsidR="003A73CD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 xml:space="preserve">$D) се нуқта, савол; </w:t>
      </w:r>
    </w:p>
    <w:p w:rsidR="003A73CD" w:rsidRPr="002C7E7F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>$E) баён, нохунак;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182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Кадом аломати китобатӣ сарфи назар шудааст?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Дар ша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ри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лоб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бахшида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зи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дати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милл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мавз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На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ши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авонон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тар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иби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фар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анги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милл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кум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намудани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зу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уроти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бегонапараст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омеа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машварат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баргузор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гардид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80789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A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вергул;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B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баён;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C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савол;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D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нуқта; $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en-US"/>
        </w:rPr>
        <w:t>E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) нохунак;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183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Имлои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шумораи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дорӣ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дуруст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$A)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итоб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хонанда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итобон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хонандагон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китоб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хонанда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китоб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хонандагон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 $E)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панҷ кутубон, ҳазор хонандаҳо;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bookmarkStart w:id="2" w:name="bookmark43"/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184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кадом сатр исм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шакли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амъ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нодуруст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шудаанд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  <w:bookmarkEnd w:id="2"/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$A) бибиён,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офизон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навозандагон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$B)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айвонот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наботот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мева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мардумон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одамон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кормандон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гулон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макотиб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мардон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занон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коргарон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185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Бандаки хабарии </w:t>
      </w:r>
      <w:r w:rsidRPr="00350CE7">
        <w:rPr>
          <w:rFonts w:ascii="Palatino Linotype" w:hAnsi="Palatino Linotype"/>
          <w:b/>
          <w:bCs/>
          <w:color w:val="000000"/>
          <w:sz w:val="18"/>
          <w:szCs w:val="18"/>
        </w:rPr>
        <w:t>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дар кадом банди ҷавобҳо аз рӯйи имло дуруст омадааст: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доноаст; $B) нуҳаст; $C) беқарор аст; $D) дида аст; $E) рафта аст;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186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кадом сатр имлои шумора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дуруст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нест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як-ду, се-чор, 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-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-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бист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афтот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аштот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сеяк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чоряк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шашяк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китоб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як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даста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нафар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дониш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бех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ниҳол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нафар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донишҷӯ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187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кадом сатр имлои нумератив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дуруст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нест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як-ду бех ни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-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чорма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-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дарза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алаф; $B) 3-то дарвоза, 4-то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авлӣ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, 5-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бустонсаро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якто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китобхона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нафар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корманд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дусад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нусха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алла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китоб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як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даста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гул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нафар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дониш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уён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буз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бех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ниҳол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се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нафар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донишҷӯ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188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Кадом ибора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алат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ишта шудаанд?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ба бо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баромадан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корро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$B)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сайр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гулзор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тамошо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 $C) "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Садои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Осиё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", "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Писари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Ватан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"; $D)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бе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ғ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араз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инсоф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кардан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саҳро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чаридан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кор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омадан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bookmarkStart w:id="3" w:name="bookmark90"/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189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умларо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пурра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кунед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хабар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аз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йи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замон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му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бтадо мувофи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намояд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:</w:t>
      </w:r>
      <w:bookmarkEnd w:id="3"/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i/>
          <w:i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Соли 1980 дар мавзеи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арияи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Болои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ша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ри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Душанбе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му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ассамаи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Аб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ӯ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ал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ибни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Сино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Palatino Linotype" w:hAnsi="Palatino Linotype"/>
          <w:bCs/>
          <w:i/>
          <w:iCs/>
          <w:color w:val="000000"/>
          <w:sz w:val="18"/>
          <w:szCs w:val="18"/>
        </w:rPr>
        <w:t>.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$A)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омат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меафрохт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$B)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омат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меафрохтааст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$C)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омат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афрохт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$D)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омат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хо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афрохт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; $E)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қомат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афрохта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истодааст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190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ҷумла кадом аломатҳои китобатӣ гузошта нашудаанд?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нома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асарест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Фирдавс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воситаи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таърихи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чандинасраи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гузаштаи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хал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моро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зинда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кардааст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нуқтавергул ва тире; $B) нимтире ва баён; $C) савол ва хитоб; $D) хитоб ва нохунак; $E) нохунак ва вергул;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191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ин мисраи Фирдавсӣ кадом аломатҳои китобатӣ афтидаанд?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i/>
          <w:i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Нига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кун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бад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лашкари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номдор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 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нуқтавергул ва тире; $B) нимтире ва баён; $C) савол ва хитоб; $D) хитоб ва нохунак; $E) нимтире ва се нуқта;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192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ин байти устод Айнӣ кадом аломати китобатӣ афтидааст?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i/>
          <w:i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Муждагон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ди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ед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эй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фа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ирон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i/>
          <w:i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Дар 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суб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шод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дамид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! (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С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.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Айн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)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нуқтавергул ва тире; $B) нимтире ва баён; $C) савол ва хитоб; $D) хитоб ва нохунак; $E) вергул;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193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Муайян намоед, ки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зерин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кадом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нут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айнан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лшуда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дуруст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баргардонида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ааст: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Бузургон гуфтаанд, ки бо сухани ширин мор аз хонааш мебарояд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Бузургон гуфтаанд, ки бо сухани ширин мор аз хонааш мебарояд; </w:t>
      </w:r>
    </w:p>
    <w:p w:rsidR="003A73CD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 xml:space="preserve">$B) Бузургон гуфтаанд: Бо сухани ширин мор аз хонааш мебарояд"; </w:t>
      </w:r>
    </w:p>
    <w:p w:rsidR="003A73CD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 xml:space="preserve">$C) Бузургон гуфтаанд: "Бо сухани ширин мор аз хонааш мебарояд"; </w:t>
      </w:r>
    </w:p>
    <w:p w:rsidR="003A73CD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 xml:space="preserve">$D) Бузургон гуфтаанд, ки "Бо сухани ширин мор аз хонааш мебарояд"; </w:t>
      </w:r>
    </w:p>
    <w:p w:rsidR="003A73CD" w:rsidRPr="002C7E7F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2C7E7F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>$E) "Бо сухани ширин мор аз хонааш мебарояд", ки бузургон гуфтаанд</w:t>
      </w:r>
      <w:r>
        <w:rPr>
          <w:rFonts w:ascii="Palatino Linotype" w:hAnsi="Palatino Linotype"/>
          <w:bCs/>
          <w:color w:val="000000"/>
          <w:sz w:val="18"/>
          <w:szCs w:val="18"/>
          <w:lang w:val="tg-Cyrl-TJ"/>
        </w:rPr>
        <w:t>;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194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кадом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ҷ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умла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нут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айнан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лшуда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дуруст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навишта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шудааст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?</w:t>
      </w:r>
    </w:p>
    <w:p w:rsidR="003A73CD" w:rsidRPr="00350CE7" w:rsidRDefault="003A73CD" w:rsidP="00DC4323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Бобо 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гуфт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бал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анд гап назанам; $B) Бобо бо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гуфт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баланд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гап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назан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!; $C)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гуфт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"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баланд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гап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назан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!"; $D) "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баланд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гап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назан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!" -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гуфт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 $E) "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Ин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овози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баланд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гап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назан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!" ,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о 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а</w:t>
      </w:r>
      <w:r w:rsidRPr="00350CE7">
        <w:rPr>
          <w:rFonts w:ascii="Palatino Linotype" w:hAnsi="Palatino Linotype" w:cs="Cambria"/>
          <w:b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гуфт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color w:val="000000"/>
          <w:sz w:val="18"/>
          <w:szCs w:val="18"/>
        </w:rPr>
        <w:t>бобо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</w:t>
      </w:r>
    </w:p>
    <w:p w:rsidR="003A73CD" w:rsidRPr="00350CE7" w:rsidRDefault="003A73CD" w:rsidP="005D65AF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195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82293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ҷумлаи «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Шо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ҳ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нома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»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асарест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Фирдавс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ӣ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ба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воситаи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он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таърихи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чандинасраи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гузашт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аи хал</w:t>
      </w:r>
      <w:r w:rsidRPr="00350CE7">
        <w:rPr>
          <w:rFonts w:ascii="Palatino Linotype" w:hAnsi="Palatino Linotype" w:cs="Cambria"/>
          <w:bCs/>
          <w:i/>
          <w:iCs/>
          <w:color w:val="000000"/>
          <w:sz w:val="18"/>
          <w:szCs w:val="18"/>
        </w:rPr>
        <w:t>қ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и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моро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зинда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 </w:t>
      </w:r>
      <w:r w:rsidRPr="00350CE7">
        <w:rPr>
          <w:rFonts w:ascii="Palatino Linotype" w:hAnsi="Palatino Linotype" w:cs="Times New Roman Tj"/>
          <w:bCs/>
          <w:i/>
          <w:iCs/>
          <w:color w:val="000000"/>
          <w:sz w:val="18"/>
          <w:szCs w:val="18"/>
        </w:rPr>
        <w:t>кардааст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кадом аломатҳои китобатӣ гузошта нашудаанд?</w:t>
      </w:r>
    </w:p>
    <w:p w:rsidR="003A73CD" w:rsidRPr="00350CE7" w:rsidRDefault="003A73CD" w:rsidP="0082293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нуқтавергул ва тире; $B) нимтире ва баён; $C) савол ва хитоб; $D) хитоб ва нохунак; $E) вергул;</w:t>
      </w:r>
    </w:p>
    <w:p w:rsidR="003A73CD" w:rsidRPr="00350CE7" w:rsidRDefault="003A73CD" w:rsidP="005D65AF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196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3667D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«Хушбахтона, рафиқам –Шоҳин, дар ин ҷиноят даст надоштааст» калимаҳои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 xml:space="preserve">хушбахтона ва Шоҳин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чӣ ном доранд?</w:t>
      </w:r>
    </w:p>
    <w:p w:rsidR="003A73CD" w:rsidRPr="00350CE7" w:rsidRDefault="003A73CD" w:rsidP="00C41C1E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мухотаб; $B) воҳиди туфайлӣ; $C) аъзои истисноӣ; $D) воҳиди туфайлӣ ва аъзои истисноии ҷумла; $E) аъзои асосии ҷумла;</w:t>
      </w:r>
    </w:p>
    <w:p w:rsidR="003A73CD" w:rsidRPr="00350CE7" w:rsidRDefault="003A73CD" w:rsidP="00C41C1E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197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3667D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ҷумлаи «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Хушбахтона, рафиқам –Шоҳин, дар ин ҷиноят даст надоштааст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» калимаи </w:t>
      </w:r>
      <w:r w:rsidRPr="00350CE7">
        <w:rPr>
          <w:rFonts w:ascii="Palatino Linotype" w:hAnsi="Palatino Linotype"/>
          <w:b/>
          <w:i/>
          <w:iCs/>
          <w:color w:val="000000"/>
          <w:sz w:val="18"/>
          <w:szCs w:val="18"/>
        </w:rPr>
        <w:t xml:space="preserve">Шоҳин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чӣ ном доранд?</w:t>
      </w:r>
    </w:p>
    <w:p w:rsidR="003A73CD" w:rsidRPr="00350CE7" w:rsidRDefault="003A73CD" w:rsidP="00C41C1E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мухотаб; $B) воҳиди туфайлӣ; $C) аъзои истисноӣ; $D) воҳиди туфайлӣ ва аъзои истисноӣ; $E) аъзои асосии ҷумла;</w:t>
      </w:r>
    </w:p>
    <w:p w:rsidR="003A73CD" w:rsidRPr="00350CE7" w:rsidRDefault="003A73CD" w:rsidP="00C41C1E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198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3667D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ҷумлаи «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Хушбахтона, рафиқам –Шоҳин, дар ин ҷиноят даст надоштааст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» калимаи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х</w:t>
      </w:r>
      <w:r w:rsidRPr="00350CE7">
        <w:rPr>
          <w:rFonts w:ascii="Palatino Linotype" w:hAnsi="Palatino Linotype"/>
          <w:b/>
          <w:i/>
          <w:iCs/>
          <w:color w:val="000000"/>
          <w:sz w:val="18"/>
          <w:szCs w:val="18"/>
        </w:rPr>
        <w:t xml:space="preserve">ушбахтона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чӣ ном дорад?</w:t>
      </w:r>
    </w:p>
    <w:p w:rsidR="003A73CD" w:rsidRPr="00350CE7" w:rsidRDefault="003A73CD" w:rsidP="003768C7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мухотаб; $B) воҳиди туфайлӣ; $C) аъзои истисноӣ; $D) воҳиди туфайлӣ ва аъзои истисноӣ; $E) аъзои асосии ҷумла; </w:t>
      </w:r>
    </w:p>
    <w:p w:rsidR="003A73CD" w:rsidRPr="00350CE7" w:rsidRDefault="003A73CD" w:rsidP="003768C7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199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3768C7">
      <w:pPr>
        <w:pStyle w:val="BodyText"/>
        <w:ind w:left="142"/>
        <w:rPr>
          <w:rFonts w:ascii="Palatino Linotype" w:hAnsi="Palatino Linotype"/>
          <w:bCs/>
          <w:i/>
          <w:i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ҷумлаҳои « -Бародар, метавонӣ маро табрик кунӣ. Хушбахтона,  имтиҳонро супоридам» калимаҳои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бародар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ва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хушбахтона ч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ӣ ном доранд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 xml:space="preserve">? </w:t>
      </w:r>
    </w:p>
    <w:p w:rsidR="003A73CD" w:rsidRPr="00350CE7" w:rsidRDefault="003A73CD" w:rsidP="00C41C1E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мухотаб ва воҳиди туфайлӣ; $B) воҳиди туфайлӣ; $C) аъзои истисноӣ; $D) воҳиди туфайлӣ ва аъзои истисноӣ; $E) аъзои асосии ҷумла; 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200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F227C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ҷумлаҳои « -Бародар, метавонӣ маро табрик кунӣ. Хушбахтона,  имтиҳонро супоридам» калимаи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бародар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чӣ ном дорад?</w:t>
      </w:r>
    </w:p>
    <w:p w:rsidR="003A73CD" w:rsidRPr="00350CE7" w:rsidRDefault="003A73CD" w:rsidP="003659B7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мухотаб; $B) воҳиди туфайлӣ; $C) аъзои истисноӣ; $D) воҳиди туфайлӣ ва аъзои истисноӣ; $E) аъзои асосии ҷумла;  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201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F227C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ҷумлаҳои « -Бародар, метавонӣ маро табрик кунӣ. Хушбахтона,  имтиҳонро супоридам» калимаи бародар </w:t>
      </w:r>
      <w:r w:rsidRPr="00350CE7">
        <w:rPr>
          <w:rFonts w:ascii="Palatino Linotype" w:hAnsi="Palatino Linotype"/>
          <w:bCs/>
          <w:i/>
          <w:iCs/>
          <w:color w:val="000000"/>
          <w:sz w:val="18"/>
          <w:szCs w:val="18"/>
        </w:rPr>
        <w:t>чӣ ном дорад?</w:t>
      </w:r>
    </w:p>
    <w:p w:rsidR="003A73CD" w:rsidRPr="00350CE7" w:rsidRDefault="003A73CD" w:rsidP="003659B7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мухотаб; $B) воҳиди туфайлӣ; $C) аъзои истисноӣ; $D) воҳиди туфайлӣ ва аъзои истисноӣ; $E) аъзои асосии ҷумла; 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202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A52AE1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«Аз як тараф, рафиқам –Шоҳин, ба ман зид баромад, аз тарафи дигар, бародарам» таркибҳои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а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з як тараф, аз тарафи дигар ва калимаи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 xml:space="preserve">Шоҳин 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чӣ ном доранд?</w:t>
      </w:r>
    </w:p>
    <w:p w:rsidR="003A73CD" w:rsidRPr="00350CE7" w:rsidRDefault="003A73CD" w:rsidP="00A52AE1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мухотаб; $B) воҳиди туфайлӣ; $C) аъзои истисноӣ; $D) воҳиди туфайлӣ ва аъзои истисноиӣ; $E) аъзои асосии ҷумла; 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203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3667D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«Аз рӯйи гуфти баъзеҳо, гӯё ман дирӯз, бегоҳ, вақти говгум, ҳамроҳи дуздон ба хонаи онҳо ворид шуда, молу ашё онҳоро ба яғмо бурдам»  таркиби 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аз рӯйи гуфти баъзеҳо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, калимаи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бегоҳ ва вақти говгум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чӣ ном доранд?</w:t>
      </w:r>
    </w:p>
    <w:p w:rsidR="003A73CD" w:rsidRPr="00350CE7" w:rsidRDefault="003A73CD" w:rsidP="00A52AE1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мухотаб; $B) воҳиди туфайлӣ; $C) аъзои истисноӣ; $D) воҳиди туфайлӣ ва аъзои истисноиӣ; $E) аъзои асосии ҷумла;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204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3667D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«Аз рӯйи гуфти баъзеҳо, гӯё ман дирӯз, бегоҳ, вақти говгум, ҳамроҳи дуздон ба хонаи онҳо ворид шуда молу ашё онҳоро ба яғмо бурдем»  калимаи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бегоҳ ва вақти говгум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чӣ ном доранд?</w:t>
      </w:r>
    </w:p>
    <w:p w:rsidR="003A73CD" w:rsidRPr="00350CE7" w:rsidRDefault="003A73CD" w:rsidP="004D55AE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мухотаб; $B) воҳиди туфайлӣ; $C) аъзои истисноӣ; $D) воҳиди туфайлӣ ва аъзои истисноиӣ; $E) аъзои асосии ҷумла; 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205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«Аз рӯйи гуфти баъзеҳо, гӯё ман дирӯз, бегоҳ, вақти говгум, ҳамроҳи дуздон ба хонаи онҳо ворид шуда, молу ашё онҳоро ба яғмо бурдем»  таркиби 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аз рӯйи гуфти баъзеҳо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чӣ ном дорад?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мухотаб; $B) воҳиди туфайлӣ; $C) аъзои истисноӣ; $D) воҳиди туфайлӣ ва аъзои истисноиӣ; $E) аъзои асосии ҷумла;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206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«Аз рӯйи гуфти баъзеҳо, гӯё ман дирӯз, бегоҳ, вақти говгум, ҳамроҳи дуздон ба хонаи онҳо ворид шуда молу ашё онҳоро ба яғмо бурдем»  калимаи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бегоҳ ва вақти говгум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чӣ ном доранд?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мухотаб; $B) воҳиди туфайлӣ; $C) аъзои истисноӣ; $D) воҳиди туфайлӣ ва аъзои истисноиӣ; $E) аъзои асосии ҷумла;</w:t>
      </w:r>
    </w:p>
    <w:p w:rsidR="003A73CD" w:rsidRPr="00350CE7" w:rsidRDefault="003A73CD" w:rsidP="00C01005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207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3667D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«Аз рӯйи гуфти баъзеҳо, гӯё ман дирӯз, бегоҳ, вақти говгум, ҳамроҳи дуздон ба хонаи онҳо ворид шуда, молу ашё онҳоро ба яғмо бурдем» 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вақти говгум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чӣ ном дорад?</w:t>
      </w:r>
    </w:p>
    <w:p w:rsidR="003A73CD" w:rsidRPr="00350CE7" w:rsidRDefault="003A73CD" w:rsidP="00D843CA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мухотаб; $B) воҳиди туфайлӣ; $C) аъзои истисноӣ; $D) воҳиди туфайлӣ ва аъзои истисноиӣ; $E) аъзои асосии ҷумла;  </w:t>
      </w:r>
    </w:p>
    <w:p w:rsidR="003A73CD" w:rsidRPr="00350CE7" w:rsidRDefault="003A73CD" w:rsidP="00C01005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208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01005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Дар ҷумлаи «Аз рӯйи гуфти баъзеҳо, гӯё ман дирӯз, бегоҳ, вақти говгум, ҳамроҳи дуздон ба хонаи онҳо ворид шуда, молу ашё онҳоро ба яғмо бурдем»  таркиби  </w:t>
      </w:r>
      <w:r w:rsidRPr="00350CE7">
        <w:rPr>
          <w:rFonts w:ascii="Palatino Linotype" w:hAnsi="Palatino Linotype"/>
          <w:b/>
          <w:color w:val="000000"/>
          <w:sz w:val="18"/>
          <w:szCs w:val="18"/>
        </w:rPr>
        <w:t>аз рӯйи гуфти баъзеҳо, калимаи бегоҳ ва вақти говгум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 чар обо вергул (,) ҷудо карда шудаанд?</w:t>
      </w:r>
    </w:p>
    <w:p w:rsidR="003A73CD" w:rsidRPr="00350CE7" w:rsidRDefault="003A73CD" w:rsidP="00C01005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$A) зеро онҳо мухотаб мебошанд; $B) зеро онҳо воҳиди туфайлӣ ҳастанд; $C) зеро онҳо аъзоҳои ғайриасосии ҷумлаанд; $D) ҳеҷ чиз, аломати вергул хато гузоштааст; $E) зеро онҳо аъзои асосии ҷумла мебошанд;</w:t>
      </w:r>
    </w:p>
    <w:p w:rsidR="003A73CD" w:rsidRPr="00350CE7" w:rsidRDefault="003A73CD" w:rsidP="00C01005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209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CF227C">
      <w:pPr>
        <w:pStyle w:val="BodyText"/>
        <w:ind w:left="142"/>
        <w:rPr>
          <w:rFonts w:ascii="Palatino Linotype" w:hAnsi="Palatino Linotype"/>
          <w:bCs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ҷумлаи «Аз рӯйи гуфти баъзеҳо, гӯё дирӯз, бегоҳ, вақти говгум, ман ҳамроҳи дуздон хонаи онҳоро ғорат кардаам» аломати вергул (,) чӣ вазифаро иҷро кардааст?</w:t>
      </w:r>
    </w:p>
    <w:p w:rsidR="003A73CD" w:rsidRPr="00350CE7" w:rsidRDefault="003A73CD" w:rsidP="00354D77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аъзоҳои иловагиро аз аъзоҳои асосии ҷумла ҷудо кардааст; $B) </w:t>
      </w:r>
      <w:r w:rsidRPr="00350CE7">
        <w:rPr>
          <w:rFonts w:ascii="Palatino Linotype" w:hAnsi="Palatino Linotype"/>
          <w:bCs/>
          <w:sz w:val="18"/>
          <w:szCs w:val="18"/>
        </w:rPr>
        <w:t>мухотабро ҷудо кардааст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 $C) ҷумлаҳои содаро ҷудо кардааст; $D) ҳеҷ чиз, аломати вергул хато гузошта шудааст; $E) ҳамаи ҷавобҳо дурустанд;</w:t>
      </w:r>
    </w:p>
    <w:p w:rsidR="003A73CD" w:rsidRPr="00350CE7" w:rsidRDefault="003A73CD" w:rsidP="001F73E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>
        <w:rPr>
          <w:rFonts w:ascii="Palatino Linotype" w:hAnsi="Palatino Linotype"/>
          <w:bCs/>
          <w:color w:val="000000"/>
          <w:sz w:val="18"/>
          <w:szCs w:val="18"/>
        </w:rPr>
        <w:t>@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210</w:t>
      </w:r>
      <w:r>
        <w:rPr>
          <w:rFonts w:ascii="Palatino Linotype" w:hAnsi="Palatino Linotype"/>
          <w:bCs/>
          <w:color w:val="000000"/>
          <w:sz w:val="18"/>
          <w:szCs w:val="18"/>
        </w:rPr>
        <w:t>.</w:t>
      </w:r>
    </w:p>
    <w:p w:rsidR="003A73CD" w:rsidRPr="00350CE7" w:rsidRDefault="003A73CD" w:rsidP="001F73EB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>Дар ҷумдаи «Занону духтарон мардону писарон пиру барно ҳама дар ин майдони ҳангома баромада ҷамъ омада буданд» кадом аломатҳои китобат партофта шудаанд?</w:t>
      </w:r>
    </w:p>
    <w:p w:rsidR="003A73CD" w:rsidRPr="00350CE7" w:rsidRDefault="003A73CD" w:rsidP="00C41C1E">
      <w:pPr>
        <w:pStyle w:val="BodyText"/>
        <w:ind w:left="142"/>
        <w:rPr>
          <w:rFonts w:ascii="Palatino Linotype" w:hAnsi="Palatino Linotype"/>
          <w:bCs/>
          <w:color w:val="000000"/>
          <w:sz w:val="18"/>
          <w:szCs w:val="18"/>
          <w:lang w:val="tg-Cyrl-TJ"/>
        </w:rPr>
      </w:pPr>
      <w:r w:rsidRPr="00350CE7">
        <w:rPr>
          <w:rFonts w:ascii="Palatino Linotype" w:hAnsi="Palatino Linotype"/>
          <w:bCs/>
          <w:color w:val="000000"/>
          <w:sz w:val="18"/>
          <w:szCs w:val="18"/>
        </w:rPr>
        <w:t xml:space="preserve">$A) ду вергул ва як тире; $B) </w:t>
      </w:r>
      <w:r w:rsidRPr="00350CE7">
        <w:rPr>
          <w:rFonts w:ascii="Palatino Linotype" w:hAnsi="Palatino Linotype"/>
          <w:bCs/>
          <w:sz w:val="18"/>
          <w:szCs w:val="18"/>
        </w:rPr>
        <w:t>аломат партофта нашудааст</w:t>
      </w:r>
      <w:r w:rsidRPr="00350CE7">
        <w:rPr>
          <w:rFonts w:ascii="Palatino Linotype" w:hAnsi="Palatino Linotype"/>
          <w:bCs/>
          <w:color w:val="000000"/>
          <w:sz w:val="18"/>
          <w:szCs w:val="18"/>
        </w:rPr>
        <w:t>; $C) се вергул; $D) як вергул ва нимтире; $E) ду аломати тире;</w:t>
      </w:r>
      <w:r w:rsidRPr="00350CE7">
        <w:rPr>
          <w:rFonts w:ascii="Palatino Linotype" w:hAnsi="Palatino Linotype"/>
          <w:bCs/>
          <w:color w:val="000000"/>
          <w:sz w:val="18"/>
          <w:szCs w:val="18"/>
          <w:lang w:val="tg-Cyrl-TJ"/>
        </w:rPr>
        <w:t xml:space="preserve">   </w:t>
      </w:r>
    </w:p>
    <w:sectPr w:rsidR="003A73CD" w:rsidRPr="00350CE7" w:rsidSect="00350CE7">
      <w:footerReference w:type="default" r:id="rId7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3CD" w:rsidRDefault="003A73CD" w:rsidP="00005B30">
      <w:r>
        <w:separator/>
      </w:r>
    </w:p>
  </w:endnote>
  <w:endnote w:type="continuationSeparator" w:id="0">
    <w:p w:rsidR="003A73CD" w:rsidRDefault="003A73CD" w:rsidP="00005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CD" w:rsidRDefault="003A73CD">
    <w:pPr>
      <w:pStyle w:val="Footer"/>
      <w:jc w:val="center"/>
    </w:pPr>
    <w:fldSimple w:instr=" PAGE   \* MERGEFORMAT ">
      <w:r>
        <w:rPr>
          <w:noProof/>
        </w:rPr>
        <w:t>29</w:t>
      </w:r>
    </w:fldSimple>
  </w:p>
  <w:p w:rsidR="003A73CD" w:rsidRDefault="003A73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3CD" w:rsidRDefault="003A73CD" w:rsidP="00005B30">
      <w:r>
        <w:separator/>
      </w:r>
    </w:p>
  </w:footnote>
  <w:footnote w:type="continuationSeparator" w:id="0">
    <w:p w:rsidR="003A73CD" w:rsidRDefault="003A73CD" w:rsidP="00005B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2C6BE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8ECD5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A3CDC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A803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2A1F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8A67F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BA7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624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EEB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6CA3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324307"/>
    <w:multiLevelType w:val="hybridMultilevel"/>
    <w:tmpl w:val="7CAE83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FB61E20">
      <w:start w:val="1"/>
      <w:numFmt w:val="upperLetter"/>
      <w:lvlText w:val="%2)"/>
      <w:lvlJc w:val="left"/>
      <w:pPr>
        <w:tabs>
          <w:tab w:val="num" w:pos="652"/>
        </w:tabs>
        <w:ind w:left="652" w:hanging="5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C98"/>
    <w:rsid w:val="00005B30"/>
    <w:rsid w:val="00034010"/>
    <w:rsid w:val="00052729"/>
    <w:rsid w:val="00091C98"/>
    <w:rsid w:val="00097DC5"/>
    <w:rsid w:val="000A6B51"/>
    <w:rsid w:val="000C19B9"/>
    <w:rsid w:val="000F2E21"/>
    <w:rsid w:val="001111CB"/>
    <w:rsid w:val="00117B6B"/>
    <w:rsid w:val="00142172"/>
    <w:rsid w:val="001576FD"/>
    <w:rsid w:val="00175F14"/>
    <w:rsid w:val="001C3A2C"/>
    <w:rsid w:val="001F73EB"/>
    <w:rsid w:val="002033B7"/>
    <w:rsid w:val="002349A2"/>
    <w:rsid w:val="00272678"/>
    <w:rsid w:val="002A0BF7"/>
    <w:rsid w:val="002B6000"/>
    <w:rsid w:val="002C2B4A"/>
    <w:rsid w:val="002C7E7F"/>
    <w:rsid w:val="002F6CCA"/>
    <w:rsid w:val="003161DA"/>
    <w:rsid w:val="00335128"/>
    <w:rsid w:val="003417A1"/>
    <w:rsid w:val="00350CE7"/>
    <w:rsid w:val="00354D77"/>
    <w:rsid w:val="00364B5A"/>
    <w:rsid w:val="003659B7"/>
    <w:rsid w:val="003768C7"/>
    <w:rsid w:val="003A73CD"/>
    <w:rsid w:val="003D6F56"/>
    <w:rsid w:val="004072C1"/>
    <w:rsid w:val="004115AB"/>
    <w:rsid w:val="004526EF"/>
    <w:rsid w:val="00470C1E"/>
    <w:rsid w:val="004B02AD"/>
    <w:rsid w:val="004B0453"/>
    <w:rsid w:val="004C6768"/>
    <w:rsid w:val="004D55AE"/>
    <w:rsid w:val="004E1D7F"/>
    <w:rsid w:val="004F143C"/>
    <w:rsid w:val="00522154"/>
    <w:rsid w:val="00524ECF"/>
    <w:rsid w:val="00536CD0"/>
    <w:rsid w:val="005371F3"/>
    <w:rsid w:val="0059506C"/>
    <w:rsid w:val="005A35D9"/>
    <w:rsid w:val="005C52A4"/>
    <w:rsid w:val="005D65AF"/>
    <w:rsid w:val="00604299"/>
    <w:rsid w:val="00690112"/>
    <w:rsid w:val="0072376B"/>
    <w:rsid w:val="00735D71"/>
    <w:rsid w:val="007E3A73"/>
    <w:rsid w:val="008140A8"/>
    <w:rsid w:val="0082293A"/>
    <w:rsid w:val="00847FD1"/>
    <w:rsid w:val="0088743D"/>
    <w:rsid w:val="00895DA4"/>
    <w:rsid w:val="008C0ED1"/>
    <w:rsid w:val="008D69A8"/>
    <w:rsid w:val="008F42C2"/>
    <w:rsid w:val="00907A98"/>
    <w:rsid w:val="009532FA"/>
    <w:rsid w:val="00956928"/>
    <w:rsid w:val="00A52AE1"/>
    <w:rsid w:val="00A80789"/>
    <w:rsid w:val="00AD121C"/>
    <w:rsid w:val="00AE239C"/>
    <w:rsid w:val="00AF00B3"/>
    <w:rsid w:val="00B11DFE"/>
    <w:rsid w:val="00B26EF5"/>
    <w:rsid w:val="00B30EF8"/>
    <w:rsid w:val="00B3666B"/>
    <w:rsid w:val="00B52A7F"/>
    <w:rsid w:val="00BD6E51"/>
    <w:rsid w:val="00BF00AB"/>
    <w:rsid w:val="00C01005"/>
    <w:rsid w:val="00C3667D"/>
    <w:rsid w:val="00C41C1E"/>
    <w:rsid w:val="00C737EA"/>
    <w:rsid w:val="00C923DE"/>
    <w:rsid w:val="00CF227C"/>
    <w:rsid w:val="00D843CA"/>
    <w:rsid w:val="00D91B29"/>
    <w:rsid w:val="00DC4323"/>
    <w:rsid w:val="00DE7FC6"/>
    <w:rsid w:val="00E131C7"/>
    <w:rsid w:val="00E220C5"/>
    <w:rsid w:val="00E606B2"/>
    <w:rsid w:val="00F02693"/>
    <w:rsid w:val="00F04BC8"/>
    <w:rsid w:val="00F32B48"/>
    <w:rsid w:val="00F34422"/>
    <w:rsid w:val="00FA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Tj" w:eastAsia="Calibri" w:hAnsi="Times New Roman Tj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98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1C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1C98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Header">
    <w:name w:val="header"/>
    <w:basedOn w:val="Normal"/>
    <w:link w:val="HeaderChar"/>
    <w:uiPriority w:val="99"/>
    <w:rsid w:val="00091C9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1C98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91C9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1C98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091C98"/>
    <w:pPr>
      <w:spacing w:line="360" w:lineRule="auto"/>
      <w:jc w:val="both"/>
    </w:pPr>
    <w:rPr>
      <w:rFonts w:ascii="Times New Roman Tj" w:hAnsi="Times New Roman Tj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1C98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4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374</TotalTime>
  <Pages>31</Pages>
  <Words>7498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abbcd</dc:creator>
  <cp:keywords/>
  <dc:description/>
  <cp:lastModifiedBy>oper05_101</cp:lastModifiedBy>
  <cp:revision>61</cp:revision>
  <cp:lastPrinted>2017-12-21T12:04:00Z</cp:lastPrinted>
  <dcterms:created xsi:type="dcterms:W3CDTF">2016-04-15T05:12:00Z</dcterms:created>
  <dcterms:modified xsi:type="dcterms:W3CDTF">2026-05-05T10:12:00Z</dcterms:modified>
</cp:coreProperties>
</file>